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Borders>
          <w:bottom w:val="single" w:sz="4" w:space="0" w:color="auto"/>
        </w:tblBorders>
        <w:tblCellMar>
          <w:top w:w="144" w:type="dxa"/>
          <w:left w:w="115" w:type="dxa"/>
          <w:bottom w:w="58" w:type="dxa"/>
          <w:right w:w="115" w:type="dxa"/>
        </w:tblCellMar>
        <w:tblLook w:val="0000" w:firstRow="0" w:lastRow="0" w:firstColumn="0" w:lastColumn="0" w:noHBand="0" w:noVBand="0"/>
        <w:tblDescription w:val="Logo, Fatura numarası, Tarih, Son Kullanma Tarihi, Şirket Adı ve Sloganı, Adres, Telefon ve Faks numaraları ve E-posta adresi girilecek düzen tablosu"/>
      </w:tblPr>
      <w:tblGrid>
        <w:gridCol w:w="5682"/>
        <w:gridCol w:w="3920"/>
      </w:tblGrid>
      <w:tr w:rsidR="00B052A8" w:rsidRPr="00C827F8" w14:paraId="621D78A6" w14:textId="77777777" w:rsidTr="00D36630">
        <w:trPr>
          <w:trHeight w:val="668"/>
        </w:trPr>
        <w:tc>
          <w:tcPr>
            <w:tcW w:w="6030" w:type="dxa"/>
            <w:tcBorders>
              <w:top w:val="single" w:sz="4" w:space="0" w:color="365F91" w:themeColor="accent1" w:themeShade="BF"/>
              <w:bottom w:val="nil"/>
            </w:tcBorders>
            <w:shd w:val="clear" w:color="auto" w:fill="auto"/>
            <w:tcMar>
              <w:top w:w="0" w:type="dxa"/>
            </w:tcMar>
          </w:tcPr>
          <w:p w14:paraId="37FA63EF" w14:textId="2D05D99B" w:rsidR="009C5836" w:rsidRPr="00C827F8" w:rsidRDefault="009C307F" w:rsidP="00761383">
            <w:pPr>
              <w:rPr>
                <w:rFonts w:ascii="Times New Roman" w:hAnsi="Times New Roman"/>
              </w:rPr>
            </w:pPr>
            <w:r w:rsidRPr="00C827F8">
              <w:rPr>
                <w:rFonts w:ascii="Times New Roman" w:hAnsi="Times New Roman"/>
                <w:noProof/>
              </w:rPr>
              <w:drawing>
                <wp:inline distT="0" distB="0" distL="0" distR="0" wp14:anchorId="5479D990" wp14:editId="1B295D2A">
                  <wp:extent cx="885825" cy="1145667"/>
                  <wp:effectExtent l="0" t="0" r="0" b="0"/>
                  <wp:docPr id="1" name="Resim 1" descr="metin, yazı tipi, simge, sembol, logo içeren bir resim&#10;&#10;Yapay zeka tarafından oluşturulan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 descr="metin, yazı tipi, simge, sembol, logo içeren bir resim&#10;&#10;Yapay zeka tarafından oluşturulan içerik yanlış olabilir.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624" cy="11505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0" w:type="dxa"/>
            <w:tcBorders>
              <w:top w:val="single" w:sz="4" w:space="0" w:color="365F91" w:themeColor="accent1" w:themeShade="BF"/>
              <w:bottom w:val="nil"/>
            </w:tcBorders>
            <w:shd w:val="clear" w:color="auto" w:fill="auto"/>
          </w:tcPr>
          <w:p w14:paraId="1BD8AACF" w14:textId="5D197070" w:rsidR="009C5836" w:rsidRPr="00C827F8" w:rsidRDefault="006F0C3A" w:rsidP="006F0C3A">
            <w:pPr>
              <w:pStyle w:val="Balk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YAKLAŞIK</w:t>
            </w:r>
            <w:r w:rsidR="00B052A8" w:rsidRPr="00C827F8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color w:val="FFC000"/>
              </w:rPr>
              <w:t>MALİYET</w:t>
            </w:r>
          </w:p>
        </w:tc>
      </w:tr>
      <w:tr w:rsidR="00B052A8" w:rsidRPr="00C827F8" w14:paraId="048A84B2" w14:textId="77777777" w:rsidTr="00D36630">
        <w:trPr>
          <w:trHeight w:val="558"/>
        </w:trPr>
        <w:tc>
          <w:tcPr>
            <w:tcW w:w="6030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</w:tcMar>
            <w:vAlign w:val="bottom"/>
          </w:tcPr>
          <w:sdt>
            <w:sdtPr>
              <w:rPr>
                <w:rFonts w:ascii="Times New Roman" w:hAnsi="Times New Roman"/>
              </w:rPr>
              <w:alias w:val="Şirketinizin adını girin:"/>
              <w:tag w:val="Şirketinizin adını girin:"/>
              <w:id w:val="963386319"/>
              <w:placeholder>
                <w:docPart w:val="EC2C4F25D10D4C459F7998B21568EA5A"/>
              </w:placeholder>
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<w15:appearance w15:val="hidden"/>
              <w:text w:multiLine="1"/>
            </w:sdtPr>
            <w:sdtEndPr/>
            <w:sdtContent>
              <w:p w14:paraId="1FAA7403" w14:textId="08B33E64" w:rsidR="009C5836" w:rsidRPr="00C827F8" w:rsidRDefault="009C307F" w:rsidP="009C5836">
                <w:pPr>
                  <w:pStyle w:val="Ad"/>
                  <w:rPr>
                    <w:rFonts w:ascii="Times New Roman" w:hAnsi="Times New Roman"/>
                  </w:rPr>
                </w:pPr>
                <w:r w:rsidRPr="00C827F8">
                  <w:rPr>
                    <w:rFonts w:ascii="Times New Roman" w:hAnsi="Times New Roman"/>
                  </w:rPr>
                  <w:t>Galatasaray Üniversitesi</w:t>
                </w:r>
              </w:p>
            </w:sdtContent>
          </w:sdt>
          <w:p w14:paraId="69316CA8" w14:textId="2A203459" w:rsidR="009C5836" w:rsidRPr="00C827F8" w:rsidRDefault="009C307F" w:rsidP="00D36630">
            <w:pPr>
              <w:pStyle w:val="Slogan"/>
              <w:rPr>
                <w:rFonts w:ascii="Times New Roman" w:hAnsi="Times New Roman"/>
                <w:noProof/>
              </w:rPr>
            </w:pPr>
            <w:r w:rsidRPr="00C827F8">
              <w:rPr>
                <w:rFonts w:ascii="Times New Roman" w:hAnsi="Times New Roman"/>
                <w:noProof/>
              </w:rPr>
              <w:t>Yapı İşleri ve Teknik Daire Başkanlığına</w:t>
            </w:r>
          </w:p>
        </w:tc>
        <w:tc>
          <w:tcPr>
            <w:tcW w:w="40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225382" w14:textId="1244F6AD" w:rsidR="009C5836" w:rsidRPr="00C827F8" w:rsidRDefault="009C5836" w:rsidP="009C5836">
            <w:pPr>
              <w:pStyle w:val="TarihveSay"/>
              <w:rPr>
                <w:rFonts w:ascii="Times New Roman" w:hAnsi="Times New Roman"/>
              </w:rPr>
            </w:pPr>
          </w:p>
          <w:p w14:paraId="47EA59F9" w14:textId="0988FDF9" w:rsidR="009C5836" w:rsidRPr="00C827F8" w:rsidRDefault="00560ACD" w:rsidP="00D36630">
            <w:pPr>
              <w:pStyle w:val="TarihveSay"/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</w:rPr>
                <w:alias w:val="Tarih:"/>
                <w:tag w:val="Tarih:"/>
                <w:id w:val="-2048360737"/>
                <w:placeholder>
                  <w:docPart w:val="34C763DFD36B4FB68B9266461B884FC1"/>
                </w:placeholder>
                <w:temporary/>
                <w:showingPlcHdr/>
                <w15:appearance w15:val="hidden"/>
              </w:sdtPr>
              <w:sdtEndPr/>
              <w:sdtContent>
                <w:r w:rsidR="007501D0" w:rsidRPr="00C827F8">
                  <w:rPr>
                    <w:rFonts w:ascii="Times New Roman" w:hAnsi="Times New Roman"/>
                    <w:lang w:bidi="tr-TR"/>
                  </w:rPr>
                  <w:t>Tarih:</w:t>
                </w:r>
              </w:sdtContent>
            </w:sdt>
            <w:r w:rsidR="009C5836" w:rsidRPr="00C827F8">
              <w:rPr>
                <w:rFonts w:ascii="Times New Roman" w:hAnsi="Times New Roman"/>
                <w:lang w:bidi="tr-TR"/>
              </w:rPr>
              <w:t xml:space="preserve"> </w:t>
            </w:r>
            <w:r w:rsidR="009C307F" w:rsidRPr="00C827F8">
              <w:rPr>
                <w:rFonts w:ascii="Times New Roman" w:hAnsi="Times New Roman"/>
              </w:rPr>
              <w:t>…/…/…</w:t>
            </w:r>
          </w:p>
        </w:tc>
      </w:tr>
      <w:tr w:rsidR="00B052A8" w:rsidRPr="00C827F8" w14:paraId="757A6FA0" w14:textId="77777777" w:rsidTr="00D36630">
        <w:trPr>
          <w:trHeight w:val="513"/>
        </w:trPr>
        <w:tc>
          <w:tcPr>
            <w:tcW w:w="6030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bottom w:w="0" w:type="dxa"/>
            </w:tcMar>
          </w:tcPr>
          <w:p w14:paraId="5974A1D1" w14:textId="77777777" w:rsidR="003A1E70" w:rsidRPr="00C827F8" w:rsidRDefault="009C307F" w:rsidP="009C307F">
            <w:pPr>
              <w:rPr>
                <w:rFonts w:ascii="Times New Roman" w:hAnsi="Times New Roman"/>
              </w:rPr>
            </w:pPr>
            <w:r w:rsidRPr="00C827F8">
              <w:rPr>
                <w:rFonts w:ascii="Times New Roman" w:hAnsi="Times New Roman"/>
              </w:rPr>
              <w:t>Çırağan Caddesi No:36, Ortaköy, Beşiktaş, İstanbul, 34349</w:t>
            </w:r>
          </w:p>
          <w:p w14:paraId="096FA6B0" w14:textId="5DAB0AB7" w:rsidR="009C307F" w:rsidRPr="00C827F8" w:rsidRDefault="009C307F" w:rsidP="009C307F">
            <w:pPr>
              <w:rPr>
                <w:rFonts w:ascii="Times New Roman" w:hAnsi="Times New Roman"/>
              </w:rPr>
            </w:pPr>
            <w:r w:rsidRPr="00C827F8">
              <w:rPr>
                <w:rFonts w:ascii="Times New Roman" w:hAnsi="Times New Roman"/>
              </w:rPr>
              <w:t>Tel: 0 212 2274480</w:t>
            </w:r>
          </w:p>
        </w:tc>
        <w:tc>
          <w:tcPr>
            <w:tcW w:w="4050" w:type="dxa"/>
            <w:tcBorders>
              <w:top w:val="nil"/>
              <w:bottom w:val="nil"/>
            </w:tcBorders>
            <w:tcMar>
              <w:bottom w:w="0" w:type="dxa"/>
            </w:tcMar>
          </w:tcPr>
          <w:p w14:paraId="1B5A6251" w14:textId="7452B9C4" w:rsidR="003A1E70" w:rsidRPr="00C827F8" w:rsidRDefault="00386F5F" w:rsidP="0035481F">
            <w:pPr>
              <w:pStyle w:val="SonKullanmaTarihi"/>
              <w:rPr>
                <w:rFonts w:ascii="Times New Roman" w:hAnsi="Times New Roman"/>
              </w:rPr>
            </w:pPr>
            <w:r w:rsidRPr="00C827F8">
              <w:rPr>
                <w:rFonts w:ascii="Times New Roman" w:hAnsi="Times New Roman"/>
                <w:lang w:bidi="tr-TR"/>
              </w:rPr>
              <w:t xml:space="preserve"> </w:t>
            </w:r>
          </w:p>
        </w:tc>
      </w:tr>
    </w:tbl>
    <w:p w14:paraId="751941C9" w14:textId="77777777" w:rsidR="008A3C48" w:rsidRPr="00C827F8" w:rsidRDefault="008A3C48" w:rsidP="00897D19">
      <w:pPr>
        <w:rPr>
          <w:rFonts w:ascii="Times New Roman" w:hAnsi="Times New Roman"/>
        </w:rPr>
      </w:pPr>
    </w:p>
    <w:p w14:paraId="7882375C" w14:textId="77777777" w:rsidR="008A3C48" w:rsidRPr="00C827F8" w:rsidRDefault="008A3C48">
      <w:pPr>
        <w:rPr>
          <w:rFonts w:ascii="Times New Roman" w:hAnsi="Times New Roman"/>
        </w:rPr>
      </w:pPr>
    </w:p>
    <w:tbl>
      <w:tblPr>
        <w:tblW w:w="5244" w:type="pct"/>
        <w:tblBorders>
          <w:top w:val="single" w:sz="12" w:space="0" w:color="365F91" w:themeColor="accent1" w:themeShade="BF"/>
          <w:left w:val="single" w:sz="4" w:space="0" w:color="365F91" w:themeColor="accent1" w:themeShade="BF"/>
          <w:bottom w:val="single" w:sz="4" w:space="0" w:color="365F91" w:themeColor="accent1" w:themeShade="BF"/>
          <w:right w:val="single" w:sz="4" w:space="0" w:color="365F91" w:themeColor="accent1" w:themeShade="BF"/>
          <w:insideH w:val="single" w:sz="4" w:space="0" w:color="365F91" w:themeColor="accent1" w:themeShade="BF"/>
          <w:insideV w:val="single" w:sz="4" w:space="0" w:color="365F91" w:themeColor="accent1" w:themeShade="BF"/>
        </w:tblBorders>
        <w:tblCellMar>
          <w:top w:w="43" w:type="dxa"/>
          <w:left w:w="115" w:type="dxa"/>
          <w:bottom w:w="43" w:type="dxa"/>
          <w:right w:w="115" w:type="dxa"/>
        </w:tblCellMar>
        <w:tblLook w:val="0000" w:firstRow="0" w:lastRow="0" w:firstColumn="0" w:lastColumn="0" w:noHBand="0" w:noVBand="0"/>
        <w:tblDescription w:val="Bu tabloya Satış elemanı adı, İş unvanı, Ödeme Koşulları ve Son Tarihi girin"/>
      </w:tblPr>
      <w:tblGrid>
        <w:gridCol w:w="10060"/>
      </w:tblGrid>
      <w:tr w:rsidR="00A953A8" w:rsidRPr="00C827F8" w14:paraId="632AD799" w14:textId="77777777" w:rsidTr="0050327F">
        <w:trPr>
          <w:cantSplit/>
          <w:trHeight w:val="288"/>
        </w:trPr>
        <w:tc>
          <w:tcPr>
            <w:tcW w:w="10060" w:type="dxa"/>
            <w:shd w:val="clear" w:color="auto" w:fill="DBE5F1" w:themeFill="accent1" w:themeFillTint="33"/>
            <w:vAlign w:val="center"/>
          </w:tcPr>
          <w:p w14:paraId="438F1524" w14:textId="524E945D" w:rsidR="00A953A8" w:rsidRPr="00C827F8" w:rsidRDefault="00A953A8" w:rsidP="008A3C48">
            <w:pPr>
              <w:pStyle w:val="StunBalklar"/>
              <w:rPr>
                <w:rFonts w:ascii="Times New Roman" w:hAnsi="Times New Roman"/>
              </w:rPr>
            </w:pPr>
            <w:r w:rsidRPr="00C827F8">
              <w:rPr>
                <w:rFonts w:ascii="Times New Roman" w:hAnsi="Times New Roman"/>
              </w:rPr>
              <w:t>işin adı</w:t>
            </w:r>
          </w:p>
        </w:tc>
      </w:tr>
      <w:tr w:rsidR="00A953A8" w:rsidRPr="00C827F8" w14:paraId="0547F44D" w14:textId="77777777" w:rsidTr="0050327F">
        <w:trPr>
          <w:cantSplit/>
          <w:trHeight w:val="288"/>
        </w:trPr>
        <w:tc>
          <w:tcPr>
            <w:tcW w:w="10060" w:type="dxa"/>
            <w:shd w:val="clear" w:color="auto" w:fill="auto"/>
            <w:vAlign w:val="center"/>
          </w:tcPr>
          <w:p w14:paraId="136C07EC" w14:textId="77777777" w:rsidR="00560ACD" w:rsidRDefault="00560ACD" w:rsidP="004702A2">
            <w:pPr>
              <w:pStyle w:val="Ortalanm"/>
              <w:rPr>
                <w:rFonts w:ascii="Times New Roman" w:hAnsi="Times New Roman"/>
                <w:b/>
                <w:bCs/>
              </w:rPr>
            </w:pPr>
            <w:r w:rsidRPr="00560ACD">
              <w:rPr>
                <w:rFonts w:ascii="Times New Roman" w:hAnsi="Times New Roman"/>
                <w:b/>
                <w:bCs/>
              </w:rPr>
              <w:t xml:space="preserve">GALATASARAY ÜNİVERSİTESİ REKTÖRLÜK VE BAĞLI BİRİMLERDE BULUNAN </w:t>
            </w:r>
          </w:p>
          <w:p w14:paraId="6A2E177D" w14:textId="3BCBC5B2" w:rsidR="00A953A8" w:rsidRPr="00560ACD" w:rsidRDefault="00560ACD" w:rsidP="004702A2">
            <w:pPr>
              <w:pStyle w:val="Ortalanm"/>
              <w:rPr>
                <w:rFonts w:ascii="Times New Roman" w:hAnsi="Times New Roman"/>
                <w:b/>
                <w:bCs/>
              </w:rPr>
            </w:pPr>
            <w:r w:rsidRPr="00560ACD">
              <w:rPr>
                <w:rFonts w:ascii="Times New Roman" w:hAnsi="Times New Roman"/>
                <w:b/>
                <w:bCs/>
              </w:rPr>
              <w:t>POMPALARIN BAKIM ONARIM HİZMETİ İŞİ</w:t>
            </w:r>
          </w:p>
        </w:tc>
      </w:tr>
    </w:tbl>
    <w:p w14:paraId="3473D1F0" w14:textId="77777777" w:rsidR="009C5836" w:rsidRPr="00C827F8" w:rsidRDefault="009C5836" w:rsidP="00897D19">
      <w:pPr>
        <w:rPr>
          <w:rFonts w:ascii="Times New Roman" w:hAnsi="Times New Roman"/>
        </w:rPr>
      </w:pPr>
    </w:p>
    <w:tbl>
      <w:tblPr>
        <w:tblW w:w="52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3" w:type="dxa"/>
          <w:left w:w="115" w:type="dxa"/>
          <w:bottom w:w="43" w:type="dxa"/>
          <w:right w:w="115" w:type="dxa"/>
        </w:tblCellMar>
        <w:tblLook w:val="0000" w:firstRow="0" w:lastRow="0" w:firstColumn="0" w:lastColumn="0" w:noHBand="0" w:noVBand="0"/>
        <w:tblDescription w:val="Bu tablonun sonuna Miktar, Açıklama, Birim Fiyatı, İndirim, tablo sütunlarındaki Satır Toplamı, Ara Toplam, Satış Vergisi ve Toplamı girin"/>
      </w:tblPr>
      <w:tblGrid>
        <w:gridCol w:w="592"/>
        <w:gridCol w:w="2389"/>
        <w:gridCol w:w="2206"/>
        <w:gridCol w:w="1732"/>
        <w:gridCol w:w="1350"/>
        <w:gridCol w:w="1791"/>
      </w:tblGrid>
      <w:tr w:rsidR="00560ACD" w:rsidRPr="00C827F8" w14:paraId="6AAE06D5" w14:textId="77777777" w:rsidTr="00560ACD">
        <w:trPr>
          <w:cantSplit/>
          <w:trHeight w:val="200"/>
        </w:trPr>
        <w:tc>
          <w:tcPr>
            <w:tcW w:w="592" w:type="dxa"/>
            <w:tcBorders>
              <w:top w:val="single" w:sz="12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DBE5F1" w:themeFill="accent1" w:themeFillTint="33"/>
            <w:vAlign w:val="center"/>
          </w:tcPr>
          <w:p w14:paraId="5A49C538" w14:textId="25F9CB3B" w:rsidR="00560ACD" w:rsidRPr="00C827F8" w:rsidRDefault="00560ACD" w:rsidP="00723603">
            <w:pPr>
              <w:pStyle w:val="StunBalklar"/>
              <w:rPr>
                <w:rFonts w:ascii="Times New Roman" w:hAnsi="Times New Roman"/>
              </w:rPr>
            </w:pPr>
            <w:r w:rsidRPr="00C827F8">
              <w:rPr>
                <w:rFonts w:ascii="Times New Roman" w:hAnsi="Times New Roman"/>
              </w:rPr>
              <w:t>S.No</w:t>
            </w:r>
          </w:p>
        </w:tc>
        <w:sdt>
          <w:sdtPr>
            <w:rPr>
              <w:rFonts w:ascii="Times New Roman" w:hAnsi="Times New Roman"/>
            </w:rPr>
            <w:alias w:val="Açıklama:"/>
            <w:tag w:val="Açıklama:"/>
            <w:id w:val="-1848702004"/>
            <w:placeholder>
              <w:docPart w:val="C71701AC23DE45EE87BE70565788A876"/>
            </w:placeholder>
            <w:temporary/>
            <w:showingPlcHdr/>
            <w15:appearance w15:val="hidden"/>
          </w:sdtPr>
          <w:sdtContent>
            <w:tc>
              <w:tcPr>
                <w:tcW w:w="2606" w:type="dxa"/>
                <w:tcBorders>
                  <w:top w:val="single" w:sz="12" w:space="0" w:color="365F91" w:themeColor="accent1" w:themeShade="BF"/>
                  <w:left w:val="single" w:sz="4" w:space="0" w:color="365F91" w:themeColor="accent1" w:themeShade="BF"/>
                  <w:bottom w:val="single" w:sz="4" w:space="0" w:color="365F91" w:themeColor="accent1" w:themeShade="BF"/>
                  <w:right w:val="single" w:sz="4" w:space="0" w:color="365F91" w:themeColor="accent1" w:themeShade="BF"/>
                </w:tcBorders>
                <w:shd w:val="clear" w:color="auto" w:fill="DBE5F1" w:themeFill="accent1" w:themeFillTint="33"/>
                <w:vAlign w:val="center"/>
              </w:tcPr>
              <w:p w14:paraId="5B1FD7CC" w14:textId="77777777" w:rsidR="00560ACD" w:rsidRPr="00C827F8" w:rsidRDefault="00560ACD" w:rsidP="00853BDD">
                <w:pPr>
                  <w:pStyle w:val="StunBalklar"/>
                  <w:rPr>
                    <w:rFonts w:ascii="Times New Roman" w:hAnsi="Times New Roman"/>
                  </w:rPr>
                </w:pPr>
                <w:r w:rsidRPr="00C827F8">
                  <w:rPr>
                    <w:rFonts w:ascii="Times New Roman" w:hAnsi="Times New Roman"/>
                    <w:lang w:bidi="tr-TR"/>
                  </w:rPr>
                  <w:t>açıklama</w:t>
                </w:r>
              </w:p>
            </w:tc>
          </w:sdtContent>
        </w:sdt>
        <w:tc>
          <w:tcPr>
            <w:tcW w:w="2373" w:type="dxa"/>
            <w:tcBorders>
              <w:top w:val="single" w:sz="12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DBE5F1" w:themeFill="accent1" w:themeFillTint="33"/>
          </w:tcPr>
          <w:p w14:paraId="14AF0916" w14:textId="068151AD" w:rsidR="00560ACD" w:rsidRPr="00C827F8" w:rsidRDefault="00560ACD" w:rsidP="00723603">
            <w:pPr>
              <w:pStyle w:val="StunBalklar"/>
              <w:rPr>
                <w:rFonts w:ascii="Times New Roman" w:hAnsi="Times New Roman"/>
                <w:lang w:bidi="tr-TR"/>
              </w:rPr>
            </w:pPr>
            <w:r>
              <w:rPr>
                <w:rFonts w:ascii="Times New Roman" w:hAnsi="Times New Roman"/>
                <w:lang w:bidi="tr-TR"/>
              </w:rPr>
              <w:t>ÖZELLİK</w:t>
            </w:r>
          </w:p>
        </w:tc>
        <w:tc>
          <w:tcPr>
            <w:tcW w:w="1057" w:type="dxa"/>
            <w:tcBorders>
              <w:top w:val="single" w:sz="12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DBE5F1" w:themeFill="accent1" w:themeFillTint="33"/>
            <w:vAlign w:val="center"/>
          </w:tcPr>
          <w:p w14:paraId="58EF220E" w14:textId="37698B84" w:rsidR="00560ACD" w:rsidRPr="00C827F8" w:rsidRDefault="00560ACD" w:rsidP="00723603">
            <w:pPr>
              <w:pStyle w:val="StunBalklar"/>
              <w:rPr>
                <w:rFonts w:ascii="Times New Roman" w:hAnsi="Times New Roman"/>
                <w:lang w:bidi="tr-TR"/>
              </w:rPr>
            </w:pPr>
            <w:r w:rsidRPr="00C827F8">
              <w:rPr>
                <w:rFonts w:ascii="Times New Roman" w:hAnsi="Times New Roman"/>
                <w:lang w:bidi="tr-TR"/>
              </w:rPr>
              <w:t>Miktar</w:t>
            </w:r>
            <w:r>
              <w:rPr>
                <w:rFonts w:ascii="Times New Roman" w:hAnsi="Times New Roman"/>
                <w:lang w:bidi="tr-TR"/>
              </w:rPr>
              <w:t xml:space="preserve"> (adet)</w:t>
            </w:r>
          </w:p>
        </w:tc>
        <w:sdt>
          <w:sdtPr>
            <w:rPr>
              <w:rFonts w:ascii="Times New Roman" w:hAnsi="Times New Roman"/>
            </w:rPr>
            <w:alias w:val="Birim fiyatı:"/>
            <w:tag w:val="Birim fiyatı:"/>
            <w:id w:val="551048563"/>
            <w:placeholder>
              <w:docPart w:val="362A5264E7B5485B8AE324014A54847A"/>
            </w:placeholder>
            <w:temporary/>
            <w:showingPlcHdr/>
            <w15:appearance w15:val="hidden"/>
          </w:sdtPr>
          <w:sdtContent>
            <w:tc>
              <w:tcPr>
                <w:tcW w:w="1447" w:type="dxa"/>
                <w:tcBorders>
                  <w:top w:val="single" w:sz="12" w:space="0" w:color="365F91" w:themeColor="accent1" w:themeShade="BF"/>
                  <w:left w:val="single" w:sz="4" w:space="0" w:color="365F91" w:themeColor="accent1" w:themeShade="BF"/>
                  <w:bottom w:val="single" w:sz="4" w:space="0" w:color="365F91" w:themeColor="accent1" w:themeShade="BF"/>
                  <w:right w:val="single" w:sz="4" w:space="0" w:color="365F91" w:themeColor="accent1" w:themeShade="BF"/>
                </w:tcBorders>
                <w:shd w:val="clear" w:color="auto" w:fill="DBE5F1" w:themeFill="accent1" w:themeFillTint="33"/>
                <w:vAlign w:val="center"/>
              </w:tcPr>
              <w:p w14:paraId="6FA6A0DF" w14:textId="5AE687A8" w:rsidR="00560ACD" w:rsidRPr="00C827F8" w:rsidRDefault="00560ACD" w:rsidP="00723603">
                <w:pPr>
                  <w:pStyle w:val="StunBalklar"/>
                  <w:rPr>
                    <w:rFonts w:ascii="Times New Roman" w:hAnsi="Times New Roman"/>
                  </w:rPr>
                </w:pPr>
                <w:r w:rsidRPr="00C827F8">
                  <w:rPr>
                    <w:rFonts w:ascii="Times New Roman" w:hAnsi="Times New Roman"/>
                    <w:lang w:bidi="tr-TR"/>
                  </w:rPr>
                  <w:t>birim fiyatı</w:t>
                </w:r>
              </w:p>
            </w:tc>
          </w:sdtContent>
        </w:sdt>
        <w:tc>
          <w:tcPr>
            <w:tcW w:w="1985" w:type="dxa"/>
            <w:tcBorders>
              <w:top w:val="single" w:sz="12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DBE5F1" w:themeFill="accent1" w:themeFillTint="33"/>
            <w:vAlign w:val="center"/>
          </w:tcPr>
          <w:p w14:paraId="66767D33" w14:textId="500D4F2B" w:rsidR="00560ACD" w:rsidRPr="00C827F8" w:rsidRDefault="00560ACD" w:rsidP="00723603">
            <w:pPr>
              <w:pStyle w:val="StunBalkla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toplam fiyatı</w:t>
            </w:r>
          </w:p>
        </w:tc>
      </w:tr>
      <w:tr w:rsidR="00560ACD" w:rsidRPr="00C827F8" w14:paraId="3DEDF3BC" w14:textId="77777777" w:rsidTr="00541A44">
        <w:trPr>
          <w:cantSplit/>
          <w:trHeight w:val="200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31491C81" w14:textId="57A50A84" w:rsidR="00560ACD" w:rsidRPr="00C827F8" w:rsidRDefault="00560ACD" w:rsidP="00560ACD">
            <w:pPr>
              <w:jc w:val="center"/>
              <w:rPr>
                <w:rFonts w:ascii="Times New Roman" w:hAnsi="Times New Roman"/>
              </w:rPr>
            </w:pPr>
            <w:r w:rsidRPr="00C827F8">
              <w:rPr>
                <w:rFonts w:ascii="Times New Roman" w:hAnsi="Times New Roman"/>
              </w:rPr>
              <w:t>1</w:t>
            </w:r>
          </w:p>
        </w:tc>
        <w:tc>
          <w:tcPr>
            <w:tcW w:w="2606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5CD755C1" w14:textId="50519F02" w:rsidR="00560ACD" w:rsidRPr="00C827F8" w:rsidRDefault="00560ACD" w:rsidP="00560ACD">
            <w:pPr>
              <w:rPr>
                <w:rFonts w:ascii="Times New Roman" w:hAnsi="Times New Roman"/>
              </w:rPr>
            </w:pPr>
            <w:r>
              <w:t>Atık Su Pompası (Kırıcı+Pompa)</w:t>
            </w:r>
          </w:p>
        </w:tc>
        <w:tc>
          <w:tcPr>
            <w:tcW w:w="237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019B9613" w14:textId="0C2A7FF8" w:rsidR="00560ACD" w:rsidRDefault="00560ACD" w:rsidP="00560ACD">
            <w:pPr>
              <w:jc w:val="center"/>
            </w:pPr>
            <w:r>
              <w:t>-</w:t>
            </w:r>
          </w:p>
        </w:tc>
        <w:tc>
          <w:tcPr>
            <w:tcW w:w="105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65859058" w14:textId="15B11915" w:rsidR="00560ACD" w:rsidRPr="00C827F8" w:rsidRDefault="00560ACD" w:rsidP="00560ACD">
            <w:pPr>
              <w:jc w:val="center"/>
            </w:pPr>
            <w:r>
              <w:t>4 (2x2)</w:t>
            </w:r>
          </w:p>
        </w:tc>
        <w:tc>
          <w:tcPr>
            <w:tcW w:w="144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4C01C599" w14:textId="68FA4DBF" w:rsidR="00560ACD" w:rsidRPr="00C827F8" w:rsidRDefault="00560ACD" w:rsidP="00560ACD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7B065B6A" w14:textId="77777777" w:rsidR="00560ACD" w:rsidRPr="00C827F8" w:rsidRDefault="00560ACD" w:rsidP="00560ACD">
            <w:pPr>
              <w:pStyle w:val="Tutar"/>
              <w:rPr>
                <w:rFonts w:ascii="Times New Roman" w:hAnsi="Times New Roman"/>
              </w:rPr>
            </w:pPr>
          </w:p>
        </w:tc>
      </w:tr>
      <w:tr w:rsidR="00560ACD" w:rsidRPr="00C827F8" w14:paraId="6734B71B" w14:textId="77777777" w:rsidTr="00541A44">
        <w:trPr>
          <w:cantSplit/>
          <w:trHeight w:val="200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23FB9A49" w14:textId="65F31BD6" w:rsidR="00560ACD" w:rsidRPr="00C827F8" w:rsidRDefault="00560ACD" w:rsidP="00560A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606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065AA5E2" w14:textId="664DF28E" w:rsidR="00560ACD" w:rsidRPr="00ED4153" w:rsidRDefault="00560ACD" w:rsidP="00560ACD">
            <w:pPr>
              <w:rPr>
                <w:lang w:eastAsia="tr-TR"/>
              </w:rPr>
            </w:pPr>
            <w:r>
              <w:t>Sirkülasyon Pompası (Soğuk Su Pompası)</w:t>
            </w:r>
          </w:p>
        </w:tc>
        <w:tc>
          <w:tcPr>
            <w:tcW w:w="237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4A10F5AB" w14:textId="557BFCAC" w:rsidR="00560ACD" w:rsidRDefault="00560ACD" w:rsidP="00560ACD">
            <w:pPr>
              <w:jc w:val="center"/>
            </w:pPr>
            <w:r>
              <w:t>5,5kW, 50/60 Hz</w:t>
            </w:r>
          </w:p>
        </w:tc>
        <w:tc>
          <w:tcPr>
            <w:tcW w:w="105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5E9A8DE4" w14:textId="3ABDBA22" w:rsidR="00560ACD" w:rsidRDefault="00560ACD" w:rsidP="00560ACD">
            <w:pPr>
              <w:jc w:val="center"/>
            </w:pPr>
            <w:r>
              <w:t>4 (2x2) (Beşiktaş+Ortaköy)</w:t>
            </w:r>
          </w:p>
        </w:tc>
        <w:tc>
          <w:tcPr>
            <w:tcW w:w="144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6A4245E8" w14:textId="77777777" w:rsidR="00560ACD" w:rsidRPr="00C827F8" w:rsidRDefault="00560ACD" w:rsidP="00560ACD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0B80CC92" w14:textId="77777777" w:rsidR="00560ACD" w:rsidRPr="00C827F8" w:rsidRDefault="00560ACD" w:rsidP="00560ACD">
            <w:pPr>
              <w:pStyle w:val="Tutar"/>
              <w:rPr>
                <w:rFonts w:ascii="Times New Roman" w:hAnsi="Times New Roman"/>
              </w:rPr>
            </w:pPr>
          </w:p>
        </w:tc>
      </w:tr>
      <w:tr w:rsidR="00560ACD" w:rsidRPr="00C827F8" w14:paraId="2B886912" w14:textId="77777777" w:rsidTr="00541A44">
        <w:trPr>
          <w:cantSplit/>
          <w:trHeight w:val="200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34AC4CD3" w14:textId="56A9184D" w:rsidR="00560ACD" w:rsidRPr="00C827F8" w:rsidRDefault="00560ACD" w:rsidP="00560A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606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510BFD0A" w14:textId="575F21D4" w:rsidR="00560ACD" w:rsidRPr="00ED4153" w:rsidRDefault="00560ACD" w:rsidP="00560ACD">
            <w:pPr>
              <w:rPr>
                <w:lang w:eastAsia="tr-TR"/>
              </w:rPr>
            </w:pPr>
            <w:r>
              <w:t>Kazan Sirkülasyon Pompası</w:t>
            </w:r>
          </w:p>
        </w:tc>
        <w:tc>
          <w:tcPr>
            <w:tcW w:w="237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26E28F11" w14:textId="10993970" w:rsidR="00560ACD" w:rsidRDefault="00560ACD" w:rsidP="00560ACD">
            <w:pPr>
              <w:jc w:val="center"/>
            </w:pPr>
            <w:r>
              <w:t>50/60 Hz, 230V</w:t>
            </w:r>
          </w:p>
        </w:tc>
        <w:tc>
          <w:tcPr>
            <w:tcW w:w="105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53F73FEC" w14:textId="116C61DF" w:rsidR="00560ACD" w:rsidRDefault="00560ACD" w:rsidP="00560ACD">
            <w:pPr>
              <w:jc w:val="center"/>
            </w:pPr>
            <w:r>
              <w:t>4</w:t>
            </w:r>
          </w:p>
        </w:tc>
        <w:tc>
          <w:tcPr>
            <w:tcW w:w="144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4F5C3206" w14:textId="77777777" w:rsidR="00560ACD" w:rsidRPr="00C827F8" w:rsidRDefault="00560ACD" w:rsidP="00560ACD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1EF80299" w14:textId="77777777" w:rsidR="00560ACD" w:rsidRPr="00C827F8" w:rsidRDefault="00560ACD" w:rsidP="00560ACD">
            <w:pPr>
              <w:pStyle w:val="Tutar"/>
              <w:rPr>
                <w:rFonts w:ascii="Times New Roman" w:hAnsi="Times New Roman"/>
              </w:rPr>
            </w:pPr>
          </w:p>
        </w:tc>
      </w:tr>
      <w:tr w:rsidR="00560ACD" w:rsidRPr="00C827F8" w14:paraId="4E97FCD8" w14:textId="77777777" w:rsidTr="00541A44">
        <w:trPr>
          <w:cantSplit/>
          <w:trHeight w:val="200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4F59E37C" w14:textId="3A7FDF5F" w:rsidR="00560ACD" w:rsidRPr="00C827F8" w:rsidRDefault="00560ACD" w:rsidP="00560A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606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</w:tcPr>
          <w:p w14:paraId="4678E776" w14:textId="77A19F99" w:rsidR="00560ACD" w:rsidRPr="00ED4153" w:rsidRDefault="00560ACD" w:rsidP="00560ACD">
            <w:pPr>
              <w:rPr>
                <w:lang w:eastAsia="tr-TR"/>
              </w:rPr>
            </w:pPr>
            <w:r w:rsidRPr="003172BD">
              <w:t>Sirkülasyon Pompası</w:t>
            </w:r>
          </w:p>
        </w:tc>
        <w:tc>
          <w:tcPr>
            <w:tcW w:w="237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2FD25E97" w14:textId="613D4731" w:rsidR="00560ACD" w:rsidRDefault="00560ACD" w:rsidP="00560ACD">
            <w:pPr>
              <w:jc w:val="center"/>
            </w:pPr>
            <w:r>
              <w:t>50/60 Hz, 230V</w:t>
            </w:r>
          </w:p>
        </w:tc>
        <w:tc>
          <w:tcPr>
            <w:tcW w:w="105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2754646C" w14:textId="67B871A9" w:rsidR="00560ACD" w:rsidRDefault="00560ACD" w:rsidP="00560ACD">
            <w:pPr>
              <w:jc w:val="center"/>
            </w:pPr>
            <w:r>
              <w:t>2</w:t>
            </w:r>
          </w:p>
        </w:tc>
        <w:tc>
          <w:tcPr>
            <w:tcW w:w="144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6B9D52CE" w14:textId="77777777" w:rsidR="00560ACD" w:rsidRPr="00C827F8" w:rsidRDefault="00560ACD" w:rsidP="00560ACD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0D7EA54C" w14:textId="77777777" w:rsidR="00560ACD" w:rsidRPr="00C827F8" w:rsidRDefault="00560ACD" w:rsidP="00560ACD">
            <w:pPr>
              <w:pStyle w:val="Tutar"/>
              <w:rPr>
                <w:rFonts w:ascii="Times New Roman" w:hAnsi="Times New Roman"/>
              </w:rPr>
            </w:pPr>
          </w:p>
        </w:tc>
      </w:tr>
      <w:tr w:rsidR="00560ACD" w:rsidRPr="00C827F8" w14:paraId="3127C101" w14:textId="77777777" w:rsidTr="00541A44">
        <w:trPr>
          <w:cantSplit/>
          <w:trHeight w:val="200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7593F11D" w14:textId="3016252E" w:rsidR="00560ACD" w:rsidRPr="00C827F8" w:rsidRDefault="00560ACD" w:rsidP="00560A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606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</w:tcPr>
          <w:p w14:paraId="4795CD16" w14:textId="0E74ABC4" w:rsidR="00560ACD" w:rsidRPr="00ED4153" w:rsidRDefault="00560ACD" w:rsidP="00560ACD">
            <w:pPr>
              <w:rPr>
                <w:lang w:eastAsia="tr-TR"/>
              </w:rPr>
            </w:pPr>
            <w:r w:rsidRPr="003172BD">
              <w:t>Sirkülasyon Pompası</w:t>
            </w:r>
          </w:p>
        </w:tc>
        <w:tc>
          <w:tcPr>
            <w:tcW w:w="237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37FDC6BE" w14:textId="06E103E9" w:rsidR="00560ACD" w:rsidRDefault="00560ACD" w:rsidP="00560ACD">
            <w:pPr>
              <w:jc w:val="center"/>
            </w:pPr>
            <w:r>
              <w:t>50/60 Hz, 230V</w:t>
            </w:r>
          </w:p>
        </w:tc>
        <w:tc>
          <w:tcPr>
            <w:tcW w:w="105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58E9A007" w14:textId="11356F8D" w:rsidR="00560ACD" w:rsidRDefault="00560ACD" w:rsidP="00560ACD">
            <w:pPr>
              <w:jc w:val="center"/>
            </w:pPr>
            <w:r>
              <w:t>2</w:t>
            </w:r>
          </w:p>
        </w:tc>
        <w:tc>
          <w:tcPr>
            <w:tcW w:w="144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15AD20FC" w14:textId="77777777" w:rsidR="00560ACD" w:rsidRPr="00C827F8" w:rsidRDefault="00560ACD" w:rsidP="00560ACD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2DD7215D" w14:textId="77777777" w:rsidR="00560ACD" w:rsidRPr="00C827F8" w:rsidRDefault="00560ACD" w:rsidP="00560ACD">
            <w:pPr>
              <w:pStyle w:val="Tutar"/>
              <w:rPr>
                <w:rFonts w:ascii="Times New Roman" w:hAnsi="Times New Roman"/>
              </w:rPr>
            </w:pPr>
          </w:p>
        </w:tc>
      </w:tr>
      <w:tr w:rsidR="00560ACD" w:rsidRPr="00C827F8" w14:paraId="0A38402A" w14:textId="77777777" w:rsidTr="00541A44">
        <w:trPr>
          <w:cantSplit/>
          <w:trHeight w:val="200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6C23225C" w14:textId="5C9D1C11" w:rsidR="00560ACD" w:rsidRPr="00C827F8" w:rsidRDefault="00560ACD" w:rsidP="00560A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606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1AEA0F3F" w14:textId="2CEE495C" w:rsidR="00560ACD" w:rsidRPr="00ED4153" w:rsidRDefault="00560ACD" w:rsidP="00560ACD">
            <w:pPr>
              <w:rPr>
                <w:lang w:eastAsia="tr-TR"/>
              </w:rPr>
            </w:pPr>
            <w:r w:rsidRPr="003172BD">
              <w:t>Sirkülasyon Pompası</w:t>
            </w:r>
          </w:p>
        </w:tc>
        <w:tc>
          <w:tcPr>
            <w:tcW w:w="237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26A011E6" w14:textId="015FC4B6" w:rsidR="00560ACD" w:rsidRDefault="00560ACD" w:rsidP="00560ACD">
            <w:pPr>
              <w:jc w:val="center"/>
            </w:pPr>
            <w:r>
              <w:t>400/490V, 50/60 Hz</w:t>
            </w:r>
          </w:p>
        </w:tc>
        <w:tc>
          <w:tcPr>
            <w:tcW w:w="105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2057A60D" w14:textId="45D32D0A" w:rsidR="00560ACD" w:rsidRDefault="00560ACD" w:rsidP="00560ACD">
            <w:pPr>
              <w:jc w:val="center"/>
            </w:pPr>
            <w:r>
              <w:t>2</w:t>
            </w:r>
          </w:p>
        </w:tc>
        <w:tc>
          <w:tcPr>
            <w:tcW w:w="144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5D8A031C" w14:textId="77777777" w:rsidR="00560ACD" w:rsidRPr="00C827F8" w:rsidRDefault="00560ACD" w:rsidP="00560ACD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12A62077" w14:textId="77777777" w:rsidR="00560ACD" w:rsidRPr="00C827F8" w:rsidRDefault="00560ACD" w:rsidP="00560ACD">
            <w:pPr>
              <w:pStyle w:val="Tutar"/>
              <w:rPr>
                <w:rFonts w:ascii="Times New Roman" w:hAnsi="Times New Roman"/>
              </w:rPr>
            </w:pPr>
          </w:p>
        </w:tc>
      </w:tr>
      <w:tr w:rsidR="00560ACD" w:rsidRPr="00C827F8" w14:paraId="18D380F8" w14:textId="77777777" w:rsidTr="00541A44">
        <w:trPr>
          <w:cantSplit/>
          <w:trHeight w:val="200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2ACA0245" w14:textId="124AA786" w:rsidR="00560ACD" w:rsidRPr="00C827F8" w:rsidRDefault="00560ACD" w:rsidP="00560A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606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22C5CC30" w14:textId="4C810904" w:rsidR="00560ACD" w:rsidRPr="00ED4153" w:rsidRDefault="00560ACD" w:rsidP="00560ACD">
            <w:pPr>
              <w:rPr>
                <w:lang w:eastAsia="tr-TR"/>
              </w:rPr>
            </w:pPr>
            <w:r>
              <w:t xml:space="preserve">Kapalı Genleşme Tankı </w:t>
            </w:r>
          </w:p>
        </w:tc>
        <w:tc>
          <w:tcPr>
            <w:tcW w:w="237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2E3F74E0" w14:textId="520A1D08" w:rsidR="00560ACD" w:rsidRDefault="00560ACD" w:rsidP="00560ACD">
            <w:pPr>
              <w:jc w:val="center"/>
            </w:pPr>
            <w:r>
              <w:t>500L, çalışma basıncı:10 bar</w:t>
            </w:r>
          </w:p>
        </w:tc>
        <w:tc>
          <w:tcPr>
            <w:tcW w:w="105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19370CFB" w14:textId="5FB7D070" w:rsidR="00560ACD" w:rsidRDefault="00560ACD" w:rsidP="00560ACD">
            <w:pPr>
              <w:jc w:val="center"/>
            </w:pPr>
            <w:r>
              <w:t>1</w:t>
            </w:r>
          </w:p>
        </w:tc>
        <w:tc>
          <w:tcPr>
            <w:tcW w:w="144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6FF9ADDB" w14:textId="77777777" w:rsidR="00560ACD" w:rsidRPr="00C827F8" w:rsidRDefault="00560ACD" w:rsidP="00560ACD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588F9EFF" w14:textId="77777777" w:rsidR="00560ACD" w:rsidRPr="00C827F8" w:rsidRDefault="00560ACD" w:rsidP="00560ACD">
            <w:pPr>
              <w:pStyle w:val="Tutar"/>
              <w:rPr>
                <w:rFonts w:ascii="Times New Roman" w:hAnsi="Times New Roman"/>
              </w:rPr>
            </w:pPr>
          </w:p>
        </w:tc>
      </w:tr>
      <w:tr w:rsidR="00560ACD" w:rsidRPr="00C827F8" w14:paraId="44B4434B" w14:textId="77777777" w:rsidTr="00541A44">
        <w:trPr>
          <w:cantSplit/>
          <w:trHeight w:val="200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7D77CFC8" w14:textId="55097002" w:rsidR="00560ACD" w:rsidRPr="00C827F8" w:rsidRDefault="00560ACD" w:rsidP="00560A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606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786B1CA5" w14:textId="0D43B9F2" w:rsidR="00560ACD" w:rsidRPr="00ED4153" w:rsidRDefault="00560ACD" w:rsidP="00560ACD">
            <w:pPr>
              <w:rPr>
                <w:lang w:eastAsia="tr-TR"/>
              </w:rPr>
            </w:pPr>
            <w:r>
              <w:rPr>
                <w:color w:val="000000"/>
              </w:rPr>
              <w:t>Sirkülasyon Pompası</w:t>
            </w:r>
          </w:p>
        </w:tc>
        <w:tc>
          <w:tcPr>
            <w:tcW w:w="237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13586202" w14:textId="6908AE78" w:rsidR="00560ACD" w:rsidRDefault="00560ACD" w:rsidP="00560ACD">
            <w:pPr>
              <w:jc w:val="center"/>
            </w:pPr>
            <w:r>
              <w:t>50/60 Hz, 230V Auto</w:t>
            </w:r>
          </w:p>
        </w:tc>
        <w:tc>
          <w:tcPr>
            <w:tcW w:w="105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4036E2D9" w14:textId="670134A5" w:rsidR="00560ACD" w:rsidRDefault="00560ACD" w:rsidP="00560ACD">
            <w:pPr>
              <w:jc w:val="center"/>
            </w:pPr>
            <w:r>
              <w:t>3</w:t>
            </w:r>
          </w:p>
        </w:tc>
        <w:tc>
          <w:tcPr>
            <w:tcW w:w="144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14A970E2" w14:textId="77777777" w:rsidR="00560ACD" w:rsidRPr="00C827F8" w:rsidRDefault="00560ACD" w:rsidP="00560ACD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435C3D9B" w14:textId="77777777" w:rsidR="00560ACD" w:rsidRPr="00C827F8" w:rsidRDefault="00560ACD" w:rsidP="00560ACD">
            <w:pPr>
              <w:pStyle w:val="Tutar"/>
              <w:rPr>
                <w:rFonts w:ascii="Times New Roman" w:hAnsi="Times New Roman"/>
              </w:rPr>
            </w:pPr>
          </w:p>
        </w:tc>
      </w:tr>
      <w:tr w:rsidR="00560ACD" w:rsidRPr="00C827F8" w14:paraId="71A3A7DB" w14:textId="77777777" w:rsidTr="00541A44">
        <w:trPr>
          <w:cantSplit/>
          <w:trHeight w:val="200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4C7F6D9F" w14:textId="661ADCA2" w:rsidR="00560ACD" w:rsidRPr="00C827F8" w:rsidRDefault="00560ACD" w:rsidP="00560A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606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4F9D4F38" w14:textId="7A412412" w:rsidR="00560ACD" w:rsidRPr="00ED4153" w:rsidRDefault="00560ACD" w:rsidP="00560ACD">
            <w:pPr>
              <w:rPr>
                <w:lang w:eastAsia="tr-TR"/>
              </w:rPr>
            </w:pPr>
            <w:r w:rsidRPr="003172BD">
              <w:t>Sirkülasyon Pompası</w:t>
            </w:r>
          </w:p>
        </w:tc>
        <w:tc>
          <w:tcPr>
            <w:tcW w:w="237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6E2490B0" w14:textId="0D1A32D9" w:rsidR="00560ACD" w:rsidRDefault="00560ACD" w:rsidP="00560ACD">
            <w:pPr>
              <w:jc w:val="center"/>
            </w:pPr>
            <w:r>
              <w:t>50/60 Hz, 230V, P1max:175</w:t>
            </w:r>
          </w:p>
        </w:tc>
        <w:tc>
          <w:tcPr>
            <w:tcW w:w="105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60F4E4BE" w14:textId="1C85B37C" w:rsidR="00560ACD" w:rsidRDefault="00560ACD" w:rsidP="00560ACD">
            <w:pPr>
              <w:jc w:val="center"/>
            </w:pPr>
            <w:r>
              <w:t>2+1</w:t>
            </w:r>
          </w:p>
        </w:tc>
        <w:tc>
          <w:tcPr>
            <w:tcW w:w="144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2DF83F37" w14:textId="77777777" w:rsidR="00560ACD" w:rsidRPr="00C827F8" w:rsidRDefault="00560ACD" w:rsidP="00560ACD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279DF3EE" w14:textId="77777777" w:rsidR="00560ACD" w:rsidRPr="00C827F8" w:rsidRDefault="00560ACD" w:rsidP="00560ACD">
            <w:pPr>
              <w:pStyle w:val="Tutar"/>
              <w:rPr>
                <w:rFonts w:ascii="Times New Roman" w:hAnsi="Times New Roman"/>
              </w:rPr>
            </w:pPr>
          </w:p>
        </w:tc>
      </w:tr>
      <w:tr w:rsidR="00560ACD" w:rsidRPr="00C827F8" w14:paraId="6F8D69E2" w14:textId="77777777" w:rsidTr="00541A44">
        <w:trPr>
          <w:cantSplit/>
          <w:trHeight w:val="200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724B4113" w14:textId="20C692DE" w:rsidR="00560ACD" w:rsidRPr="00C827F8" w:rsidRDefault="00560ACD" w:rsidP="00560A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606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4C0C6000" w14:textId="3011B85B" w:rsidR="00560ACD" w:rsidRPr="00ED4153" w:rsidRDefault="00560ACD" w:rsidP="00560ACD">
            <w:pPr>
              <w:rPr>
                <w:lang w:eastAsia="tr-TR"/>
              </w:rPr>
            </w:pPr>
            <w:r>
              <w:t>Genleşme Tankı</w:t>
            </w:r>
          </w:p>
        </w:tc>
        <w:tc>
          <w:tcPr>
            <w:tcW w:w="237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34E53D75" w14:textId="411D6EF9" w:rsidR="00560ACD" w:rsidRDefault="00560ACD" w:rsidP="00560ACD">
            <w:pPr>
              <w:jc w:val="center"/>
            </w:pPr>
            <w:r>
              <w:t>300L</w:t>
            </w:r>
          </w:p>
        </w:tc>
        <w:tc>
          <w:tcPr>
            <w:tcW w:w="105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11CBC1A2" w14:textId="42400E7D" w:rsidR="00560ACD" w:rsidRDefault="00560ACD" w:rsidP="00560ACD">
            <w:pPr>
              <w:jc w:val="center"/>
            </w:pPr>
            <w:r>
              <w:t>1</w:t>
            </w:r>
          </w:p>
        </w:tc>
        <w:tc>
          <w:tcPr>
            <w:tcW w:w="144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50D03154" w14:textId="77777777" w:rsidR="00560ACD" w:rsidRPr="00C827F8" w:rsidRDefault="00560ACD" w:rsidP="00560ACD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5E01364F" w14:textId="77777777" w:rsidR="00560ACD" w:rsidRPr="00C827F8" w:rsidRDefault="00560ACD" w:rsidP="00560ACD">
            <w:pPr>
              <w:pStyle w:val="Tutar"/>
              <w:rPr>
                <w:rFonts w:ascii="Times New Roman" w:hAnsi="Times New Roman"/>
              </w:rPr>
            </w:pPr>
          </w:p>
        </w:tc>
      </w:tr>
      <w:tr w:rsidR="00560ACD" w:rsidRPr="00C827F8" w14:paraId="6A8AC8A6" w14:textId="77777777" w:rsidTr="00541A44">
        <w:trPr>
          <w:cantSplit/>
          <w:trHeight w:val="200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2958A378" w14:textId="1415F6F8" w:rsidR="00560ACD" w:rsidRPr="00C827F8" w:rsidRDefault="00560ACD" w:rsidP="00560A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2606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48840491" w14:textId="32DA519A" w:rsidR="00560ACD" w:rsidRPr="00ED4153" w:rsidRDefault="00560ACD" w:rsidP="00560ACD">
            <w:pPr>
              <w:rPr>
                <w:lang w:eastAsia="tr-TR"/>
              </w:rPr>
            </w:pPr>
            <w:r>
              <w:t>Hidrofor</w:t>
            </w:r>
          </w:p>
        </w:tc>
        <w:tc>
          <w:tcPr>
            <w:tcW w:w="237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3D6B4689" w14:textId="21370C84" w:rsidR="00560ACD" w:rsidRDefault="00560ACD" w:rsidP="00560ACD">
            <w:pPr>
              <w:jc w:val="center"/>
            </w:pPr>
            <w:r>
              <w:t>50/60 Hz</w:t>
            </w:r>
          </w:p>
        </w:tc>
        <w:tc>
          <w:tcPr>
            <w:tcW w:w="105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0BAFFD94" w14:textId="661ACA3F" w:rsidR="00560ACD" w:rsidRDefault="00560ACD" w:rsidP="00560ACD">
            <w:pPr>
              <w:jc w:val="center"/>
            </w:pPr>
            <w:r>
              <w:t>2</w:t>
            </w:r>
          </w:p>
        </w:tc>
        <w:tc>
          <w:tcPr>
            <w:tcW w:w="144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799FD481" w14:textId="77777777" w:rsidR="00560ACD" w:rsidRPr="00C827F8" w:rsidRDefault="00560ACD" w:rsidP="00560ACD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03A84C7B" w14:textId="77777777" w:rsidR="00560ACD" w:rsidRPr="00C827F8" w:rsidRDefault="00560ACD" w:rsidP="00560ACD">
            <w:pPr>
              <w:pStyle w:val="Tutar"/>
              <w:rPr>
                <w:rFonts w:ascii="Times New Roman" w:hAnsi="Times New Roman"/>
              </w:rPr>
            </w:pPr>
          </w:p>
        </w:tc>
      </w:tr>
      <w:tr w:rsidR="00560ACD" w:rsidRPr="00C827F8" w14:paraId="12BA808A" w14:textId="77777777" w:rsidTr="00541A44">
        <w:trPr>
          <w:cantSplit/>
          <w:trHeight w:val="200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0CC8AB0F" w14:textId="69AD98EA" w:rsidR="00560ACD" w:rsidRPr="00C827F8" w:rsidRDefault="00560ACD" w:rsidP="00560A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606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095708DD" w14:textId="7C7952EA" w:rsidR="00560ACD" w:rsidRPr="00CA3719" w:rsidRDefault="00560ACD" w:rsidP="00560ACD">
            <w:pPr>
              <w:rPr>
                <w:lang w:eastAsia="tr-TR"/>
              </w:rPr>
            </w:pPr>
            <w:r>
              <w:t>Dalgıç Pompa</w:t>
            </w:r>
          </w:p>
        </w:tc>
        <w:tc>
          <w:tcPr>
            <w:tcW w:w="237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0D7BE8E9" w14:textId="57E7F76C" w:rsidR="00560ACD" w:rsidRDefault="00560ACD" w:rsidP="00560ACD">
            <w:pPr>
              <w:jc w:val="center"/>
            </w:pPr>
            <w:r>
              <w:t>-</w:t>
            </w:r>
          </w:p>
        </w:tc>
        <w:tc>
          <w:tcPr>
            <w:tcW w:w="105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6AFBB26A" w14:textId="6EB4F033" w:rsidR="00560ACD" w:rsidRDefault="00560ACD" w:rsidP="00560ACD">
            <w:pPr>
              <w:jc w:val="center"/>
            </w:pPr>
            <w:r>
              <w:t>3</w:t>
            </w:r>
          </w:p>
        </w:tc>
        <w:tc>
          <w:tcPr>
            <w:tcW w:w="144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54F88C2F" w14:textId="77777777" w:rsidR="00560ACD" w:rsidRPr="00C827F8" w:rsidRDefault="00560ACD" w:rsidP="00560ACD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5E26D4B1" w14:textId="77777777" w:rsidR="00560ACD" w:rsidRPr="00C827F8" w:rsidRDefault="00560ACD" w:rsidP="00560ACD">
            <w:pPr>
              <w:pStyle w:val="Tutar"/>
              <w:rPr>
                <w:rFonts w:ascii="Times New Roman" w:hAnsi="Times New Roman"/>
              </w:rPr>
            </w:pPr>
          </w:p>
        </w:tc>
      </w:tr>
      <w:tr w:rsidR="00560ACD" w:rsidRPr="00C827F8" w14:paraId="5C110AD8" w14:textId="77777777" w:rsidTr="00541A44">
        <w:trPr>
          <w:cantSplit/>
          <w:trHeight w:val="200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5FD64A0A" w14:textId="26C3C33E" w:rsidR="00560ACD" w:rsidRPr="00C827F8" w:rsidRDefault="00560ACD" w:rsidP="00560A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2606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3AE35626" w14:textId="556ED045" w:rsidR="00560ACD" w:rsidRPr="00CA3719" w:rsidRDefault="00560ACD" w:rsidP="00560ACD">
            <w:pPr>
              <w:rPr>
                <w:lang w:eastAsia="tr-TR"/>
              </w:rPr>
            </w:pPr>
            <w:r>
              <w:t>Genleşme Tankı</w:t>
            </w:r>
          </w:p>
        </w:tc>
        <w:tc>
          <w:tcPr>
            <w:tcW w:w="237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386E01E3" w14:textId="790BD168" w:rsidR="00560ACD" w:rsidRDefault="00560ACD" w:rsidP="00560ACD">
            <w:pPr>
              <w:jc w:val="center"/>
            </w:pPr>
            <w:r>
              <w:t>100L, 10 bar</w:t>
            </w:r>
          </w:p>
        </w:tc>
        <w:tc>
          <w:tcPr>
            <w:tcW w:w="105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3E6CB497" w14:textId="0F24CB04" w:rsidR="00560ACD" w:rsidRDefault="00560ACD" w:rsidP="00560ACD">
            <w:pPr>
              <w:jc w:val="center"/>
            </w:pPr>
            <w:r>
              <w:t>1</w:t>
            </w:r>
          </w:p>
        </w:tc>
        <w:tc>
          <w:tcPr>
            <w:tcW w:w="144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6B58D4F4" w14:textId="77777777" w:rsidR="00560ACD" w:rsidRPr="00C827F8" w:rsidRDefault="00560ACD" w:rsidP="00560ACD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49EE7526" w14:textId="77777777" w:rsidR="00560ACD" w:rsidRPr="00C827F8" w:rsidRDefault="00560ACD" w:rsidP="00560ACD">
            <w:pPr>
              <w:pStyle w:val="Tutar"/>
              <w:rPr>
                <w:rFonts w:ascii="Times New Roman" w:hAnsi="Times New Roman"/>
              </w:rPr>
            </w:pPr>
          </w:p>
        </w:tc>
      </w:tr>
      <w:tr w:rsidR="00560ACD" w:rsidRPr="00C827F8" w14:paraId="550BF695" w14:textId="77777777" w:rsidTr="00541A44">
        <w:trPr>
          <w:cantSplit/>
          <w:trHeight w:val="200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078A50A8" w14:textId="2BA818CF" w:rsidR="00560ACD" w:rsidRPr="00C827F8" w:rsidRDefault="00560ACD" w:rsidP="00560A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2606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6044EBC9" w14:textId="1738CB40" w:rsidR="00560ACD" w:rsidRPr="00CA3719" w:rsidRDefault="00560ACD" w:rsidP="00560ACD">
            <w:pPr>
              <w:rPr>
                <w:lang w:eastAsia="tr-TR"/>
              </w:rPr>
            </w:pPr>
            <w:r>
              <w:t>Hidrofor</w:t>
            </w:r>
          </w:p>
        </w:tc>
        <w:tc>
          <w:tcPr>
            <w:tcW w:w="237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3379D928" w14:textId="556D878E" w:rsidR="00560ACD" w:rsidRDefault="00560ACD" w:rsidP="00560ACD">
            <w:pPr>
              <w:jc w:val="center"/>
            </w:pPr>
            <w:r>
              <w:t>50L, 10 bar</w:t>
            </w:r>
          </w:p>
        </w:tc>
        <w:tc>
          <w:tcPr>
            <w:tcW w:w="105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4F16650C" w14:textId="6DDB3AEE" w:rsidR="00560ACD" w:rsidRDefault="00560ACD" w:rsidP="00560ACD">
            <w:pPr>
              <w:jc w:val="center"/>
            </w:pPr>
            <w:r>
              <w:t>1</w:t>
            </w:r>
          </w:p>
        </w:tc>
        <w:tc>
          <w:tcPr>
            <w:tcW w:w="144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292F4DD6" w14:textId="77777777" w:rsidR="00560ACD" w:rsidRPr="00C827F8" w:rsidRDefault="00560ACD" w:rsidP="00560ACD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16C9C15E" w14:textId="77777777" w:rsidR="00560ACD" w:rsidRPr="00C827F8" w:rsidRDefault="00560ACD" w:rsidP="00560ACD">
            <w:pPr>
              <w:pStyle w:val="Tutar"/>
              <w:rPr>
                <w:rFonts w:ascii="Times New Roman" w:hAnsi="Times New Roman"/>
              </w:rPr>
            </w:pPr>
          </w:p>
        </w:tc>
      </w:tr>
      <w:tr w:rsidR="00560ACD" w:rsidRPr="00C827F8" w14:paraId="5C0CAA01" w14:textId="77777777" w:rsidTr="00541A44">
        <w:trPr>
          <w:cantSplit/>
          <w:trHeight w:val="200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65A303B7" w14:textId="77777777" w:rsidR="00560ACD" w:rsidRDefault="00560ACD" w:rsidP="00560AC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06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39D269FC" w14:textId="78DA041A" w:rsidR="00560ACD" w:rsidRPr="00CA3719" w:rsidRDefault="00560ACD" w:rsidP="00560ACD">
            <w:pPr>
              <w:rPr>
                <w:lang w:eastAsia="tr-TR"/>
              </w:rPr>
            </w:pPr>
            <w:r>
              <w:t>Atık Su Pompası (Kırıcı+Pompa)</w:t>
            </w:r>
          </w:p>
        </w:tc>
        <w:tc>
          <w:tcPr>
            <w:tcW w:w="237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027F7739" w14:textId="65F62754" w:rsidR="00560ACD" w:rsidRDefault="00560ACD" w:rsidP="00560ACD">
            <w:pPr>
              <w:jc w:val="center"/>
            </w:pPr>
            <w:r>
              <w:t>-</w:t>
            </w:r>
          </w:p>
        </w:tc>
        <w:tc>
          <w:tcPr>
            <w:tcW w:w="105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5838AE9B" w14:textId="0E709F85" w:rsidR="00560ACD" w:rsidRDefault="00560ACD" w:rsidP="00560ACD">
            <w:pPr>
              <w:jc w:val="center"/>
            </w:pPr>
            <w:r>
              <w:t>2 (1+1)</w:t>
            </w:r>
          </w:p>
        </w:tc>
        <w:tc>
          <w:tcPr>
            <w:tcW w:w="144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118F43C8" w14:textId="77777777" w:rsidR="00560ACD" w:rsidRPr="00C827F8" w:rsidRDefault="00560ACD" w:rsidP="00560ACD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40281078" w14:textId="77777777" w:rsidR="00560ACD" w:rsidRPr="00C827F8" w:rsidRDefault="00560ACD" w:rsidP="00560ACD">
            <w:pPr>
              <w:pStyle w:val="Tutar"/>
              <w:rPr>
                <w:rFonts w:ascii="Times New Roman" w:hAnsi="Times New Roman"/>
              </w:rPr>
            </w:pPr>
          </w:p>
        </w:tc>
      </w:tr>
      <w:tr w:rsidR="00560ACD" w:rsidRPr="00C827F8" w14:paraId="05F27559" w14:textId="77777777" w:rsidTr="00541A44">
        <w:trPr>
          <w:cantSplit/>
          <w:trHeight w:val="200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30AEC9EA" w14:textId="77777777" w:rsidR="00560ACD" w:rsidRDefault="00560ACD" w:rsidP="00560AC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06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3C84E38F" w14:textId="5EDC5FF1" w:rsidR="00560ACD" w:rsidRPr="00CA3719" w:rsidRDefault="00560ACD" w:rsidP="00560ACD">
            <w:pPr>
              <w:rPr>
                <w:lang w:eastAsia="tr-TR"/>
              </w:rPr>
            </w:pPr>
            <w:r>
              <w:t>Atık Su Pompası (Geçici Rögar)</w:t>
            </w:r>
          </w:p>
        </w:tc>
        <w:tc>
          <w:tcPr>
            <w:tcW w:w="237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74B4FD50" w14:textId="2F4FAC11" w:rsidR="00560ACD" w:rsidRDefault="00560ACD" w:rsidP="00560ACD">
            <w:pPr>
              <w:jc w:val="center"/>
            </w:pPr>
            <w:r>
              <w:t>-</w:t>
            </w:r>
          </w:p>
        </w:tc>
        <w:tc>
          <w:tcPr>
            <w:tcW w:w="105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511ABEB6" w14:textId="11A469E4" w:rsidR="00560ACD" w:rsidRDefault="00560ACD" w:rsidP="00560ACD">
            <w:pPr>
              <w:jc w:val="center"/>
            </w:pPr>
            <w:r>
              <w:t>1</w:t>
            </w:r>
          </w:p>
        </w:tc>
        <w:tc>
          <w:tcPr>
            <w:tcW w:w="144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0A133D30" w14:textId="77777777" w:rsidR="00560ACD" w:rsidRPr="00C827F8" w:rsidRDefault="00560ACD" w:rsidP="00560ACD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1F1F1196" w14:textId="77777777" w:rsidR="00560ACD" w:rsidRPr="00C827F8" w:rsidRDefault="00560ACD" w:rsidP="00560ACD">
            <w:pPr>
              <w:pStyle w:val="Tutar"/>
              <w:rPr>
                <w:rFonts w:ascii="Times New Roman" w:hAnsi="Times New Roman"/>
              </w:rPr>
            </w:pPr>
          </w:p>
        </w:tc>
      </w:tr>
      <w:tr w:rsidR="00560ACD" w:rsidRPr="00C827F8" w14:paraId="6EBF7106" w14:textId="77777777" w:rsidTr="00541A44">
        <w:trPr>
          <w:cantSplit/>
          <w:trHeight w:val="200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49CA80B4" w14:textId="77777777" w:rsidR="00560ACD" w:rsidRDefault="00560ACD" w:rsidP="00560AC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06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78B85A92" w14:textId="47597C30" w:rsidR="00560ACD" w:rsidRPr="00CA3719" w:rsidRDefault="00560ACD" w:rsidP="00560ACD">
            <w:pPr>
              <w:rPr>
                <w:lang w:eastAsia="tr-TR"/>
              </w:rPr>
            </w:pPr>
            <w:r>
              <w:t>Kazan Sirkülasyon Pompası</w:t>
            </w:r>
          </w:p>
        </w:tc>
        <w:tc>
          <w:tcPr>
            <w:tcW w:w="237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2A6929CD" w14:textId="1E88C6E5" w:rsidR="00560ACD" w:rsidRDefault="00560ACD" w:rsidP="00560ACD">
            <w:pPr>
              <w:jc w:val="center"/>
            </w:pPr>
            <w:r>
              <w:t>50/60 Hz, 230V</w:t>
            </w:r>
          </w:p>
        </w:tc>
        <w:tc>
          <w:tcPr>
            <w:tcW w:w="105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5377836E" w14:textId="6B7F089F" w:rsidR="00560ACD" w:rsidRDefault="00560ACD" w:rsidP="00560ACD">
            <w:pPr>
              <w:jc w:val="center"/>
            </w:pPr>
            <w:r>
              <w:t>4</w:t>
            </w:r>
          </w:p>
        </w:tc>
        <w:tc>
          <w:tcPr>
            <w:tcW w:w="144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2AF9FE7C" w14:textId="77777777" w:rsidR="00560ACD" w:rsidRPr="00C827F8" w:rsidRDefault="00560ACD" w:rsidP="00560ACD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53A4A79F" w14:textId="77777777" w:rsidR="00560ACD" w:rsidRPr="00C827F8" w:rsidRDefault="00560ACD" w:rsidP="00560ACD">
            <w:pPr>
              <w:pStyle w:val="Tutar"/>
              <w:rPr>
                <w:rFonts w:ascii="Times New Roman" w:hAnsi="Times New Roman"/>
              </w:rPr>
            </w:pPr>
          </w:p>
        </w:tc>
      </w:tr>
      <w:tr w:rsidR="00560ACD" w:rsidRPr="00C827F8" w14:paraId="650EF749" w14:textId="77777777" w:rsidTr="00541A44">
        <w:trPr>
          <w:cantSplit/>
          <w:trHeight w:val="200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70F16181" w14:textId="77777777" w:rsidR="00560ACD" w:rsidRDefault="00560ACD" w:rsidP="00560AC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06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773696DC" w14:textId="4EFE1CE5" w:rsidR="00560ACD" w:rsidRPr="00CA3719" w:rsidRDefault="00560ACD" w:rsidP="00560ACD">
            <w:pPr>
              <w:rPr>
                <w:lang w:eastAsia="tr-TR"/>
              </w:rPr>
            </w:pPr>
            <w:r>
              <w:t>Brülör Sirkülasyon Pompası</w:t>
            </w:r>
          </w:p>
        </w:tc>
        <w:tc>
          <w:tcPr>
            <w:tcW w:w="237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73F9DD13" w14:textId="0042F3F2" w:rsidR="00560ACD" w:rsidRDefault="00560ACD" w:rsidP="00560ACD">
            <w:pPr>
              <w:jc w:val="center"/>
            </w:pPr>
            <w:r>
              <w:t>50/60 Hz, 230V</w:t>
            </w:r>
          </w:p>
        </w:tc>
        <w:tc>
          <w:tcPr>
            <w:tcW w:w="105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04465FA6" w14:textId="037AAFD4" w:rsidR="00560ACD" w:rsidRDefault="00560ACD" w:rsidP="00560ACD">
            <w:pPr>
              <w:jc w:val="center"/>
            </w:pPr>
            <w:r>
              <w:t>6 (4+2)</w:t>
            </w:r>
          </w:p>
        </w:tc>
        <w:tc>
          <w:tcPr>
            <w:tcW w:w="144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1AD0222C" w14:textId="77777777" w:rsidR="00560ACD" w:rsidRPr="00C827F8" w:rsidRDefault="00560ACD" w:rsidP="00560ACD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3DBBB4AC" w14:textId="77777777" w:rsidR="00560ACD" w:rsidRPr="00C827F8" w:rsidRDefault="00560ACD" w:rsidP="00560ACD">
            <w:pPr>
              <w:pStyle w:val="Tutar"/>
              <w:rPr>
                <w:rFonts w:ascii="Times New Roman" w:hAnsi="Times New Roman"/>
              </w:rPr>
            </w:pPr>
          </w:p>
        </w:tc>
      </w:tr>
      <w:tr w:rsidR="00560ACD" w:rsidRPr="00C827F8" w14:paraId="4369479F" w14:textId="77777777" w:rsidTr="00541A44">
        <w:trPr>
          <w:cantSplit/>
          <w:trHeight w:val="200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78D24979" w14:textId="77777777" w:rsidR="00560ACD" w:rsidRDefault="00560ACD" w:rsidP="00560AC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06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36599C98" w14:textId="05A766C5" w:rsidR="00560ACD" w:rsidRPr="00CA3719" w:rsidRDefault="00560ACD" w:rsidP="00560ACD">
            <w:pPr>
              <w:rPr>
                <w:lang w:eastAsia="tr-TR"/>
              </w:rPr>
            </w:pPr>
            <w:r>
              <w:t>Deniz Suyu Pompası</w:t>
            </w:r>
          </w:p>
        </w:tc>
        <w:tc>
          <w:tcPr>
            <w:tcW w:w="237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3246AFAA" w14:textId="23953999" w:rsidR="00560ACD" w:rsidRDefault="00560ACD" w:rsidP="00560ACD">
            <w:pPr>
              <w:jc w:val="center"/>
            </w:pPr>
            <w:r>
              <w:t>-</w:t>
            </w:r>
          </w:p>
        </w:tc>
        <w:tc>
          <w:tcPr>
            <w:tcW w:w="105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26D953F4" w14:textId="14B8196E" w:rsidR="00560ACD" w:rsidRDefault="00560ACD" w:rsidP="00560ACD">
            <w:pPr>
              <w:jc w:val="center"/>
            </w:pPr>
            <w:r>
              <w:t>3</w:t>
            </w:r>
          </w:p>
        </w:tc>
        <w:tc>
          <w:tcPr>
            <w:tcW w:w="144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7A767E38" w14:textId="77777777" w:rsidR="00560ACD" w:rsidRPr="00C827F8" w:rsidRDefault="00560ACD" w:rsidP="00560ACD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2ED52E98" w14:textId="77777777" w:rsidR="00560ACD" w:rsidRPr="00C827F8" w:rsidRDefault="00560ACD" w:rsidP="00560ACD">
            <w:pPr>
              <w:pStyle w:val="Tutar"/>
              <w:rPr>
                <w:rFonts w:ascii="Times New Roman" w:hAnsi="Times New Roman"/>
              </w:rPr>
            </w:pPr>
          </w:p>
        </w:tc>
      </w:tr>
      <w:tr w:rsidR="00560ACD" w:rsidRPr="00C827F8" w14:paraId="36BBB075" w14:textId="77777777" w:rsidTr="00541A44">
        <w:trPr>
          <w:cantSplit/>
          <w:trHeight w:val="200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7BF118E4" w14:textId="77777777" w:rsidR="00560ACD" w:rsidRDefault="00560ACD" w:rsidP="00560AC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06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6B54CC7A" w14:textId="021E446C" w:rsidR="00560ACD" w:rsidRPr="00CA3719" w:rsidRDefault="00560ACD" w:rsidP="00560ACD">
            <w:pPr>
              <w:rPr>
                <w:lang w:eastAsia="tr-TR"/>
              </w:rPr>
            </w:pPr>
            <w:r>
              <w:t>Hidrofor</w:t>
            </w:r>
          </w:p>
        </w:tc>
        <w:tc>
          <w:tcPr>
            <w:tcW w:w="237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62846835" w14:textId="2ECF5C48" w:rsidR="00560ACD" w:rsidRDefault="00560ACD" w:rsidP="00560ACD">
            <w:pPr>
              <w:jc w:val="center"/>
            </w:pPr>
            <w:r>
              <w:t>2,2kW, 50/60 Hz, Q: 6 m3/h</w:t>
            </w:r>
          </w:p>
        </w:tc>
        <w:tc>
          <w:tcPr>
            <w:tcW w:w="105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2F3542A8" w14:textId="75B45A63" w:rsidR="00560ACD" w:rsidRDefault="00560ACD" w:rsidP="00560ACD">
            <w:pPr>
              <w:jc w:val="center"/>
            </w:pPr>
            <w:r>
              <w:t>2</w:t>
            </w:r>
          </w:p>
        </w:tc>
        <w:tc>
          <w:tcPr>
            <w:tcW w:w="144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294AF4E2" w14:textId="77777777" w:rsidR="00560ACD" w:rsidRPr="00C827F8" w:rsidRDefault="00560ACD" w:rsidP="00560ACD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3BA15160" w14:textId="77777777" w:rsidR="00560ACD" w:rsidRPr="00C827F8" w:rsidRDefault="00560ACD" w:rsidP="00560ACD">
            <w:pPr>
              <w:pStyle w:val="Tutar"/>
              <w:rPr>
                <w:rFonts w:ascii="Times New Roman" w:hAnsi="Times New Roman"/>
              </w:rPr>
            </w:pPr>
          </w:p>
        </w:tc>
      </w:tr>
      <w:tr w:rsidR="00560ACD" w:rsidRPr="00C827F8" w14:paraId="2CBA965B" w14:textId="77777777" w:rsidTr="00541A44">
        <w:trPr>
          <w:cantSplit/>
          <w:trHeight w:val="200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4369D905" w14:textId="77777777" w:rsidR="00560ACD" w:rsidRDefault="00560ACD" w:rsidP="00560AC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06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4EB75D7F" w14:textId="5E33A731" w:rsidR="00560ACD" w:rsidRPr="00CA3719" w:rsidRDefault="00560ACD" w:rsidP="00560ACD">
            <w:pPr>
              <w:rPr>
                <w:lang w:eastAsia="tr-TR"/>
              </w:rPr>
            </w:pPr>
            <w:r>
              <w:t>Genleşme Tankı</w:t>
            </w:r>
          </w:p>
        </w:tc>
        <w:tc>
          <w:tcPr>
            <w:tcW w:w="237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3F157C7F" w14:textId="6413F2C5" w:rsidR="00560ACD" w:rsidRDefault="00560ACD" w:rsidP="00560ACD">
            <w:pPr>
              <w:jc w:val="center"/>
            </w:pPr>
            <w:r>
              <w:t>200L, Membran:EPDM 10 bar</w:t>
            </w:r>
          </w:p>
        </w:tc>
        <w:tc>
          <w:tcPr>
            <w:tcW w:w="105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6B8AB251" w14:textId="22FC8878" w:rsidR="00560ACD" w:rsidRDefault="00560ACD" w:rsidP="00560ACD">
            <w:pPr>
              <w:jc w:val="center"/>
            </w:pPr>
            <w:r>
              <w:t>1</w:t>
            </w:r>
          </w:p>
        </w:tc>
        <w:tc>
          <w:tcPr>
            <w:tcW w:w="144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42E7BDD2" w14:textId="77777777" w:rsidR="00560ACD" w:rsidRPr="00C827F8" w:rsidRDefault="00560ACD" w:rsidP="00560ACD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4F69E672" w14:textId="77777777" w:rsidR="00560ACD" w:rsidRPr="00C827F8" w:rsidRDefault="00560ACD" w:rsidP="00560ACD">
            <w:pPr>
              <w:pStyle w:val="Tutar"/>
              <w:rPr>
                <w:rFonts w:ascii="Times New Roman" w:hAnsi="Times New Roman"/>
              </w:rPr>
            </w:pPr>
          </w:p>
        </w:tc>
      </w:tr>
      <w:tr w:rsidR="00560ACD" w:rsidRPr="00C827F8" w14:paraId="6E27D6CA" w14:textId="77777777" w:rsidTr="00541A44">
        <w:trPr>
          <w:cantSplit/>
          <w:trHeight w:val="200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7EBA92CC" w14:textId="77777777" w:rsidR="00560ACD" w:rsidRDefault="00560ACD" w:rsidP="00560AC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06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569E9831" w14:textId="7EA1F956" w:rsidR="00560ACD" w:rsidRPr="00CA3719" w:rsidRDefault="00560ACD" w:rsidP="00560ACD">
            <w:pPr>
              <w:rPr>
                <w:lang w:eastAsia="tr-TR"/>
              </w:rPr>
            </w:pPr>
            <w:r>
              <w:t>Genleşme Tankı</w:t>
            </w:r>
          </w:p>
        </w:tc>
        <w:tc>
          <w:tcPr>
            <w:tcW w:w="237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19E4FE01" w14:textId="6C556DBE" w:rsidR="00560ACD" w:rsidRDefault="00560ACD" w:rsidP="00560ACD">
            <w:pPr>
              <w:jc w:val="center"/>
            </w:pPr>
            <w:r>
              <w:t>100L, 10bar</w:t>
            </w:r>
          </w:p>
        </w:tc>
        <w:tc>
          <w:tcPr>
            <w:tcW w:w="105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1D4161DA" w14:textId="4D0C2ADA" w:rsidR="00560ACD" w:rsidRDefault="00560ACD" w:rsidP="00560ACD">
            <w:pPr>
              <w:jc w:val="center"/>
            </w:pPr>
            <w:r>
              <w:t>1</w:t>
            </w:r>
          </w:p>
        </w:tc>
        <w:tc>
          <w:tcPr>
            <w:tcW w:w="144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705397B2" w14:textId="77777777" w:rsidR="00560ACD" w:rsidRPr="00C827F8" w:rsidRDefault="00560ACD" w:rsidP="00560ACD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51EF8E02" w14:textId="77777777" w:rsidR="00560ACD" w:rsidRPr="00C827F8" w:rsidRDefault="00560ACD" w:rsidP="00560ACD">
            <w:pPr>
              <w:pStyle w:val="Tutar"/>
              <w:rPr>
                <w:rFonts w:ascii="Times New Roman" w:hAnsi="Times New Roman"/>
              </w:rPr>
            </w:pPr>
          </w:p>
        </w:tc>
      </w:tr>
      <w:tr w:rsidR="00560ACD" w:rsidRPr="00C827F8" w14:paraId="58EDA591" w14:textId="77777777" w:rsidTr="00541A44">
        <w:trPr>
          <w:cantSplit/>
          <w:trHeight w:val="200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5D2ACC3F" w14:textId="77777777" w:rsidR="00560ACD" w:rsidRDefault="00560ACD" w:rsidP="00560AC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06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4DEA6FDE" w14:textId="26E756B9" w:rsidR="00560ACD" w:rsidRPr="00CA3719" w:rsidRDefault="00560ACD" w:rsidP="00560ACD">
            <w:pPr>
              <w:rPr>
                <w:lang w:eastAsia="tr-TR"/>
              </w:rPr>
            </w:pPr>
            <w:r>
              <w:t>Sirkülasyon Pompası</w:t>
            </w:r>
          </w:p>
        </w:tc>
        <w:tc>
          <w:tcPr>
            <w:tcW w:w="237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3DE0A6F5" w14:textId="24600DBB" w:rsidR="00560ACD" w:rsidRDefault="00560ACD" w:rsidP="00560ACD">
            <w:pPr>
              <w:jc w:val="center"/>
            </w:pPr>
            <w:r>
              <w:t>230V 50Hz Auto</w:t>
            </w:r>
          </w:p>
        </w:tc>
        <w:tc>
          <w:tcPr>
            <w:tcW w:w="105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35D26F77" w14:textId="66D4BD11" w:rsidR="00560ACD" w:rsidRDefault="00560ACD" w:rsidP="00560ACD">
            <w:pPr>
              <w:jc w:val="center"/>
            </w:pPr>
            <w:r>
              <w:t>2</w:t>
            </w:r>
          </w:p>
        </w:tc>
        <w:tc>
          <w:tcPr>
            <w:tcW w:w="144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650AFD92" w14:textId="77777777" w:rsidR="00560ACD" w:rsidRPr="00C827F8" w:rsidRDefault="00560ACD" w:rsidP="00560ACD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71AEC5F8" w14:textId="77777777" w:rsidR="00560ACD" w:rsidRPr="00C827F8" w:rsidRDefault="00560ACD" w:rsidP="00560ACD">
            <w:pPr>
              <w:pStyle w:val="Tutar"/>
              <w:rPr>
                <w:rFonts w:ascii="Times New Roman" w:hAnsi="Times New Roman"/>
              </w:rPr>
            </w:pPr>
          </w:p>
        </w:tc>
      </w:tr>
      <w:tr w:rsidR="00560ACD" w:rsidRPr="00C827F8" w14:paraId="603CD15B" w14:textId="77777777" w:rsidTr="00541A44">
        <w:trPr>
          <w:cantSplit/>
          <w:trHeight w:val="200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2AE1F28B" w14:textId="77777777" w:rsidR="00560ACD" w:rsidRDefault="00560ACD" w:rsidP="00560AC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06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39229530" w14:textId="13F6C210" w:rsidR="00560ACD" w:rsidRPr="00CA3719" w:rsidRDefault="00560ACD" w:rsidP="00560ACD">
            <w:pPr>
              <w:rPr>
                <w:lang w:eastAsia="tr-TR"/>
              </w:rPr>
            </w:pPr>
            <w:r>
              <w:t>Pompa</w:t>
            </w:r>
          </w:p>
        </w:tc>
        <w:tc>
          <w:tcPr>
            <w:tcW w:w="237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2261F764" w14:textId="13FB9494" w:rsidR="00560ACD" w:rsidRDefault="00560ACD" w:rsidP="00560ACD">
            <w:pPr>
              <w:jc w:val="center"/>
            </w:pPr>
            <w:r>
              <w:t>3kW, 50/60 Hz</w:t>
            </w:r>
          </w:p>
        </w:tc>
        <w:tc>
          <w:tcPr>
            <w:tcW w:w="105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7EC23258" w14:textId="0A662725" w:rsidR="00560ACD" w:rsidRDefault="00560ACD" w:rsidP="00560ACD">
            <w:pPr>
              <w:jc w:val="center"/>
            </w:pPr>
            <w:r>
              <w:t>1</w:t>
            </w:r>
          </w:p>
        </w:tc>
        <w:tc>
          <w:tcPr>
            <w:tcW w:w="144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7B1246FC" w14:textId="77777777" w:rsidR="00560ACD" w:rsidRPr="00C827F8" w:rsidRDefault="00560ACD" w:rsidP="00560ACD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073A3CD8" w14:textId="77777777" w:rsidR="00560ACD" w:rsidRPr="00C827F8" w:rsidRDefault="00560ACD" w:rsidP="00560ACD">
            <w:pPr>
              <w:pStyle w:val="Tutar"/>
              <w:rPr>
                <w:rFonts w:ascii="Times New Roman" w:hAnsi="Times New Roman"/>
              </w:rPr>
            </w:pPr>
          </w:p>
        </w:tc>
      </w:tr>
      <w:tr w:rsidR="00560ACD" w:rsidRPr="00C827F8" w14:paraId="74861E90" w14:textId="77777777" w:rsidTr="00541A44">
        <w:trPr>
          <w:cantSplit/>
          <w:trHeight w:val="200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67353AED" w14:textId="77777777" w:rsidR="00560ACD" w:rsidRDefault="00560ACD" w:rsidP="00560AC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06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00229541" w14:textId="7C7FA4E5" w:rsidR="00560ACD" w:rsidRPr="00CA3719" w:rsidRDefault="00560ACD" w:rsidP="00560ACD">
            <w:pPr>
              <w:rPr>
                <w:lang w:eastAsia="tr-TR"/>
              </w:rPr>
            </w:pPr>
            <w:r>
              <w:t>Pis(Atık) Su Pompası</w:t>
            </w:r>
          </w:p>
        </w:tc>
        <w:tc>
          <w:tcPr>
            <w:tcW w:w="237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2D2F1EDA" w14:textId="357FBCD8" w:rsidR="00560ACD" w:rsidRDefault="00560ACD" w:rsidP="00560ACD">
            <w:pPr>
              <w:jc w:val="center"/>
            </w:pPr>
            <w:r>
              <w:t>-</w:t>
            </w:r>
          </w:p>
        </w:tc>
        <w:tc>
          <w:tcPr>
            <w:tcW w:w="105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49C49B74" w14:textId="0BF8747C" w:rsidR="00560ACD" w:rsidRDefault="00560ACD" w:rsidP="00560ACD">
            <w:pPr>
              <w:jc w:val="center"/>
            </w:pPr>
            <w:r>
              <w:t>2</w:t>
            </w:r>
          </w:p>
        </w:tc>
        <w:tc>
          <w:tcPr>
            <w:tcW w:w="144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168C9DDE" w14:textId="77777777" w:rsidR="00560ACD" w:rsidRPr="00C827F8" w:rsidRDefault="00560ACD" w:rsidP="00560ACD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2B90FEA7" w14:textId="77777777" w:rsidR="00560ACD" w:rsidRPr="00C827F8" w:rsidRDefault="00560ACD" w:rsidP="00560ACD">
            <w:pPr>
              <w:pStyle w:val="Tutar"/>
              <w:rPr>
                <w:rFonts w:ascii="Times New Roman" w:hAnsi="Times New Roman"/>
              </w:rPr>
            </w:pPr>
          </w:p>
        </w:tc>
      </w:tr>
      <w:tr w:rsidR="00560ACD" w:rsidRPr="00C827F8" w14:paraId="24BACF99" w14:textId="77777777" w:rsidTr="00541A44">
        <w:trPr>
          <w:cantSplit/>
          <w:trHeight w:val="200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0BB5AE5A" w14:textId="77777777" w:rsidR="00560ACD" w:rsidRDefault="00560ACD" w:rsidP="00560AC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06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</w:tcPr>
          <w:p w14:paraId="53EE7AB3" w14:textId="47E5D12A" w:rsidR="00560ACD" w:rsidRPr="00CA3719" w:rsidRDefault="00560ACD" w:rsidP="00560ACD">
            <w:pPr>
              <w:rPr>
                <w:lang w:eastAsia="tr-TR"/>
              </w:rPr>
            </w:pPr>
            <w:r w:rsidRPr="0072249A">
              <w:t>Sirkülasyon Pompası</w:t>
            </w:r>
          </w:p>
        </w:tc>
        <w:tc>
          <w:tcPr>
            <w:tcW w:w="237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5F85E071" w14:textId="007C8476" w:rsidR="00560ACD" w:rsidRDefault="00560ACD" w:rsidP="00560ACD">
            <w:pPr>
              <w:jc w:val="center"/>
            </w:pPr>
            <w:r>
              <w:t>230V 50Hz P1:1450W</w:t>
            </w:r>
          </w:p>
        </w:tc>
        <w:tc>
          <w:tcPr>
            <w:tcW w:w="105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7EE61438" w14:textId="55997BCF" w:rsidR="00560ACD" w:rsidRDefault="00560ACD" w:rsidP="00560ACD">
            <w:pPr>
              <w:jc w:val="center"/>
            </w:pPr>
            <w:r>
              <w:t>4</w:t>
            </w:r>
          </w:p>
        </w:tc>
        <w:tc>
          <w:tcPr>
            <w:tcW w:w="144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5BA29776" w14:textId="77777777" w:rsidR="00560ACD" w:rsidRPr="00C827F8" w:rsidRDefault="00560ACD" w:rsidP="00560ACD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07997219" w14:textId="77777777" w:rsidR="00560ACD" w:rsidRPr="00C827F8" w:rsidRDefault="00560ACD" w:rsidP="00560ACD">
            <w:pPr>
              <w:pStyle w:val="Tutar"/>
              <w:rPr>
                <w:rFonts w:ascii="Times New Roman" w:hAnsi="Times New Roman"/>
              </w:rPr>
            </w:pPr>
          </w:p>
        </w:tc>
      </w:tr>
      <w:tr w:rsidR="00560ACD" w:rsidRPr="00C827F8" w14:paraId="4C1B43F2" w14:textId="77777777" w:rsidTr="00541A44">
        <w:trPr>
          <w:cantSplit/>
          <w:trHeight w:val="200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60D25161" w14:textId="77777777" w:rsidR="00560ACD" w:rsidRDefault="00560ACD" w:rsidP="00560AC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06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</w:tcPr>
          <w:p w14:paraId="7F88DAA3" w14:textId="5696085B" w:rsidR="00560ACD" w:rsidRPr="00CA3719" w:rsidRDefault="00560ACD" w:rsidP="00560ACD">
            <w:pPr>
              <w:rPr>
                <w:lang w:eastAsia="tr-TR"/>
              </w:rPr>
            </w:pPr>
            <w:r w:rsidRPr="0072249A">
              <w:t>Sirkülasyon Pompası</w:t>
            </w:r>
          </w:p>
        </w:tc>
        <w:tc>
          <w:tcPr>
            <w:tcW w:w="237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5B15D77E" w14:textId="43F25C1D" w:rsidR="00560ACD" w:rsidRDefault="00560ACD" w:rsidP="00560ACD">
            <w:pPr>
              <w:jc w:val="center"/>
            </w:pPr>
            <w:r>
              <w:t>380V, 50 Hz, P1:730W</w:t>
            </w:r>
          </w:p>
        </w:tc>
        <w:tc>
          <w:tcPr>
            <w:tcW w:w="105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4038AEB4" w14:textId="7C2F87F7" w:rsidR="00560ACD" w:rsidRDefault="00560ACD" w:rsidP="00560ACD">
            <w:pPr>
              <w:jc w:val="center"/>
            </w:pPr>
            <w:r>
              <w:t>1</w:t>
            </w:r>
          </w:p>
        </w:tc>
        <w:tc>
          <w:tcPr>
            <w:tcW w:w="144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5993033C" w14:textId="77777777" w:rsidR="00560ACD" w:rsidRPr="00C827F8" w:rsidRDefault="00560ACD" w:rsidP="00560ACD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77EFF873" w14:textId="77777777" w:rsidR="00560ACD" w:rsidRPr="00C827F8" w:rsidRDefault="00560ACD" w:rsidP="00560ACD">
            <w:pPr>
              <w:pStyle w:val="Tutar"/>
              <w:rPr>
                <w:rFonts w:ascii="Times New Roman" w:hAnsi="Times New Roman"/>
              </w:rPr>
            </w:pPr>
          </w:p>
        </w:tc>
      </w:tr>
      <w:tr w:rsidR="00560ACD" w:rsidRPr="00C827F8" w14:paraId="1A789A86" w14:textId="77777777" w:rsidTr="00541A44">
        <w:trPr>
          <w:cantSplit/>
          <w:trHeight w:val="200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592ECD9C" w14:textId="77777777" w:rsidR="00560ACD" w:rsidRDefault="00560ACD" w:rsidP="00560AC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06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</w:tcPr>
          <w:p w14:paraId="7392B89A" w14:textId="3809523D" w:rsidR="00560ACD" w:rsidRPr="00CA3719" w:rsidRDefault="00560ACD" w:rsidP="00560ACD">
            <w:pPr>
              <w:rPr>
                <w:lang w:eastAsia="tr-TR"/>
              </w:rPr>
            </w:pPr>
            <w:r w:rsidRPr="0072249A">
              <w:t>Sirkülasyon Pompası</w:t>
            </w:r>
          </w:p>
        </w:tc>
        <w:tc>
          <w:tcPr>
            <w:tcW w:w="237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3BC92E9E" w14:textId="43C495AF" w:rsidR="00560ACD" w:rsidRDefault="00560ACD" w:rsidP="00560ACD">
            <w:pPr>
              <w:jc w:val="center"/>
            </w:pPr>
            <w:r>
              <w:t>380V, 50 Hz, P1:213W</w:t>
            </w:r>
          </w:p>
        </w:tc>
        <w:tc>
          <w:tcPr>
            <w:tcW w:w="105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5EC0F177" w14:textId="468011C8" w:rsidR="00560ACD" w:rsidRDefault="00560ACD" w:rsidP="00560ACD">
            <w:pPr>
              <w:jc w:val="center"/>
            </w:pPr>
            <w:r>
              <w:t>1</w:t>
            </w:r>
          </w:p>
        </w:tc>
        <w:tc>
          <w:tcPr>
            <w:tcW w:w="144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2AFC5672" w14:textId="77777777" w:rsidR="00560ACD" w:rsidRPr="00C827F8" w:rsidRDefault="00560ACD" w:rsidP="00560ACD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2D8D22B1" w14:textId="77777777" w:rsidR="00560ACD" w:rsidRPr="00C827F8" w:rsidRDefault="00560ACD" w:rsidP="00560ACD">
            <w:pPr>
              <w:pStyle w:val="Tutar"/>
              <w:rPr>
                <w:rFonts w:ascii="Times New Roman" w:hAnsi="Times New Roman"/>
              </w:rPr>
            </w:pPr>
          </w:p>
        </w:tc>
      </w:tr>
      <w:tr w:rsidR="00560ACD" w:rsidRPr="00C827F8" w14:paraId="283FF0B9" w14:textId="77777777" w:rsidTr="00541A44">
        <w:trPr>
          <w:cantSplit/>
          <w:trHeight w:val="200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61A2889B" w14:textId="77777777" w:rsidR="00560ACD" w:rsidRDefault="00560ACD" w:rsidP="00560AC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06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</w:tcPr>
          <w:p w14:paraId="335F9074" w14:textId="58A4D08A" w:rsidR="00560ACD" w:rsidRPr="00CA3719" w:rsidRDefault="00560ACD" w:rsidP="00560ACD">
            <w:pPr>
              <w:rPr>
                <w:lang w:eastAsia="tr-TR"/>
              </w:rPr>
            </w:pPr>
            <w:r w:rsidRPr="0072249A">
              <w:t>Sirkülasyon Pompası</w:t>
            </w:r>
          </w:p>
        </w:tc>
        <w:tc>
          <w:tcPr>
            <w:tcW w:w="237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2B843387" w14:textId="67AF3503" w:rsidR="00560ACD" w:rsidRDefault="00560ACD" w:rsidP="00560ACD">
            <w:pPr>
              <w:jc w:val="center"/>
            </w:pPr>
            <w:r>
              <w:t>230V 50Hz P1:40W</w:t>
            </w:r>
          </w:p>
        </w:tc>
        <w:tc>
          <w:tcPr>
            <w:tcW w:w="105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74358C6D" w14:textId="3A36F3A8" w:rsidR="00560ACD" w:rsidRDefault="00560ACD" w:rsidP="00560ACD">
            <w:pPr>
              <w:jc w:val="center"/>
            </w:pPr>
            <w:r>
              <w:t>2</w:t>
            </w:r>
          </w:p>
        </w:tc>
        <w:tc>
          <w:tcPr>
            <w:tcW w:w="144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45592D14" w14:textId="77777777" w:rsidR="00560ACD" w:rsidRPr="00C827F8" w:rsidRDefault="00560ACD" w:rsidP="00560ACD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09233F4C" w14:textId="77777777" w:rsidR="00560ACD" w:rsidRPr="00C827F8" w:rsidRDefault="00560ACD" w:rsidP="00560ACD">
            <w:pPr>
              <w:pStyle w:val="Tutar"/>
              <w:rPr>
                <w:rFonts w:ascii="Times New Roman" w:hAnsi="Times New Roman"/>
              </w:rPr>
            </w:pPr>
          </w:p>
        </w:tc>
      </w:tr>
      <w:tr w:rsidR="00560ACD" w:rsidRPr="00C827F8" w14:paraId="631655D0" w14:textId="77777777" w:rsidTr="00541A44">
        <w:trPr>
          <w:cantSplit/>
          <w:trHeight w:val="200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71908116" w14:textId="77777777" w:rsidR="00560ACD" w:rsidRDefault="00560ACD" w:rsidP="00560AC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06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4FB50BD2" w14:textId="45E12AEE" w:rsidR="00560ACD" w:rsidRPr="00CA3719" w:rsidRDefault="00560ACD" w:rsidP="00560ACD">
            <w:pPr>
              <w:rPr>
                <w:lang w:eastAsia="tr-TR"/>
              </w:rPr>
            </w:pPr>
            <w:r>
              <w:t>Geenleşme Tankı</w:t>
            </w:r>
          </w:p>
        </w:tc>
        <w:tc>
          <w:tcPr>
            <w:tcW w:w="237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2BE0F55A" w14:textId="47919725" w:rsidR="00560ACD" w:rsidRDefault="00560ACD" w:rsidP="00560ACD">
            <w:pPr>
              <w:jc w:val="center"/>
            </w:pPr>
            <w:r>
              <w:t>500L, 10 bar</w:t>
            </w:r>
          </w:p>
        </w:tc>
        <w:tc>
          <w:tcPr>
            <w:tcW w:w="105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6F93679B" w14:textId="692E513D" w:rsidR="00560ACD" w:rsidRDefault="00560ACD" w:rsidP="00560ACD">
            <w:pPr>
              <w:jc w:val="center"/>
            </w:pPr>
            <w:r>
              <w:t>2</w:t>
            </w:r>
          </w:p>
        </w:tc>
        <w:tc>
          <w:tcPr>
            <w:tcW w:w="144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04FA89DE" w14:textId="77777777" w:rsidR="00560ACD" w:rsidRPr="00C827F8" w:rsidRDefault="00560ACD" w:rsidP="00560ACD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1A87B423" w14:textId="77777777" w:rsidR="00560ACD" w:rsidRPr="00C827F8" w:rsidRDefault="00560ACD" w:rsidP="00560ACD">
            <w:pPr>
              <w:pStyle w:val="Tutar"/>
              <w:rPr>
                <w:rFonts w:ascii="Times New Roman" w:hAnsi="Times New Roman"/>
              </w:rPr>
            </w:pPr>
          </w:p>
        </w:tc>
      </w:tr>
      <w:tr w:rsidR="00560ACD" w:rsidRPr="00C827F8" w14:paraId="31EBD56F" w14:textId="77777777" w:rsidTr="00541A44">
        <w:trPr>
          <w:cantSplit/>
          <w:trHeight w:val="200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6B1C41FF" w14:textId="77777777" w:rsidR="00560ACD" w:rsidRDefault="00560ACD" w:rsidP="00560AC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06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361CD198" w14:textId="6A38BC68" w:rsidR="00560ACD" w:rsidRPr="00CA3719" w:rsidRDefault="00560ACD" w:rsidP="00560ACD">
            <w:pPr>
              <w:rPr>
                <w:lang w:eastAsia="tr-TR"/>
              </w:rPr>
            </w:pPr>
            <w:r>
              <w:t>Sıcak Su Tankı</w:t>
            </w:r>
          </w:p>
        </w:tc>
        <w:tc>
          <w:tcPr>
            <w:tcW w:w="237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2C0FA173" w14:textId="3760453A" w:rsidR="00560ACD" w:rsidRDefault="00560ACD" w:rsidP="00560ACD">
            <w:pPr>
              <w:jc w:val="center"/>
            </w:pPr>
            <w:r>
              <w:t>1500L</w:t>
            </w:r>
          </w:p>
        </w:tc>
        <w:tc>
          <w:tcPr>
            <w:tcW w:w="105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0AA174BC" w14:textId="30EF8FDD" w:rsidR="00560ACD" w:rsidRDefault="00560ACD" w:rsidP="00560ACD">
            <w:pPr>
              <w:jc w:val="center"/>
            </w:pPr>
            <w:r>
              <w:t>1</w:t>
            </w:r>
          </w:p>
        </w:tc>
        <w:tc>
          <w:tcPr>
            <w:tcW w:w="144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6F0812D5" w14:textId="77777777" w:rsidR="00560ACD" w:rsidRPr="00C827F8" w:rsidRDefault="00560ACD" w:rsidP="00560ACD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23C75A9C" w14:textId="77777777" w:rsidR="00560ACD" w:rsidRPr="00C827F8" w:rsidRDefault="00560ACD" w:rsidP="00560ACD">
            <w:pPr>
              <w:pStyle w:val="Tutar"/>
              <w:rPr>
                <w:rFonts w:ascii="Times New Roman" w:hAnsi="Times New Roman"/>
              </w:rPr>
            </w:pPr>
          </w:p>
        </w:tc>
      </w:tr>
      <w:tr w:rsidR="00560ACD" w:rsidRPr="00C827F8" w14:paraId="7C41DBC8" w14:textId="77777777" w:rsidTr="00541A44">
        <w:trPr>
          <w:cantSplit/>
          <w:trHeight w:val="200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6B1F619D" w14:textId="77777777" w:rsidR="00560ACD" w:rsidRDefault="00560ACD" w:rsidP="00560AC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06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2DF0B494" w14:textId="1DA0DAB8" w:rsidR="00560ACD" w:rsidRPr="00CA3719" w:rsidRDefault="00560ACD" w:rsidP="00560ACD">
            <w:pPr>
              <w:rPr>
                <w:lang w:eastAsia="tr-TR"/>
              </w:rPr>
            </w:pPr>
            <w:r>
              <w:t>Sirkülasyon Pompası</w:t>
            </w:r>
          </w:p>
        </w:tc>
        <w:tc>
          <w:tcPr>
            <w:tcW w:w="237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29BAB275" w14:textId="034C934C" w:rsidR="00560ACD" w:rsidRDefault="00560ACD" w:rsidP="00560ACD">
            <w:pPr>
              <w:jc w:val="center"/>
            </w:pPr>
            <w:r>
              <w:t>230V 50Hz P1:40W</w:t>
            </w:r>
          </w:p>
        </w:tc>
        <w:tc>
          <w:tcPr>
            <w:tcW w:w="105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064C6504" w14:textId="716EF10A" w:rsidR="00560ACD" w:rsidRDefault="00560ACD" w:rsidP="00560ACD">
            <w:pPr>
              <w:jc w:val="center"/>
            </w:pPr>
            <w:r>
              <w:t>1</w:t>
            </w:r>
          </w:p>
        </w:tc>
        <w:tc>
          <w:tcPr>
            <w:tcW w:w="144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3BCBF65D" w14:textId="77777777" w:rsidR="00560ACD" w:rsidRPr="00C827F8" w:rsidRDefault="00560ACD" w:rsidP="00560ACD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1AB71233" w14:textId="77777777" w:rsidR="00560ACD" w:rsidRPr="00C827F8" w:rsidRDefault="00560ACD" w:rsidP="00560ACD">
            <w:pPr>
              <w:pStyle w:val="Tutar"/>
              <w:rPr>
                <w:rFonts w:ascii="Times New Roman" w:hAnsi="Times New Roman"/>
              </w:rPr>
            </w:pPr>
          </w:p>
        </w:tc>
      </w:tr>
      <w:tr w:rsidR="00560ACD" w:rsidRPr="00C827F8" w14:paraId="5E925523" w14:textId="77777777" w:rsidTr="00541A44">
        <w:trPr>
          <w:cantSplit/>
          <w:trHeight w:val="200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07DE288C" w14:textId="77777777" w:rsidR="00560ACD" w:rsidRDefault="00560ACD" w:rsidP="00560AC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06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70C64312" w14:textId="3EF37EC4" w:rsidR="00560ACD" w:rsidRPr="00CA3719" w:rsidRDefault="00560ACD" w:rsidP="00560ACD">
            <w:pPr>
              <w:rPr>
                <w:lang w:eastAsia="tr-TR"/>
              </w:rPr>
            </w:pPr>
            <w:r>
              <w:t>Pompa</w:t>
            </w:r>
          </w:p>
        </w:tc>
        <w:tc>
          <w:tcPr>
            <w:tcW w:w="237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5B0C078A" w14:textId="2BBB7A31" w:rsidR="00560ACD" w:rsidRDefault="00560ACD" w:rsidP="00560ACD">
            <w:pPr>
              <w:jc w:val="center"/>
            </w:pPr>
            <w:r>
              <w:t>-</w:t>
            </w:r>
          </w:p>
        </w:tc>
        <w:tc>
          <w:tcPr>
            <w:tcW w:w="105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0107FCEF" w14:textId="48221214" w:rsidR="00560ACD" w:rsidRDefault="00560ACD" w:rsidP="00560ACD">
            <w:pPr>
              <w:jc w:val="center"/>
            </w:pPr>
            <w:r>
              <w:t>3</w:t>
            </w:r>
          </w:p>
        </w:tc>
        <w:tc>
          <w:tcPr>
            <w:tcW w:w="144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2A7F05D0" w14:textId="77777777" w:rsidR="00560ACD" w:rsidRPr="00C827F8" w:rsidRDefault="00560ACD" w:rsidP="00560ACD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660EBDC0" w14:textId="77777777" w:rsidR="00560ACD" w:rsidRPr="00C827F8" w:rsidRDefault="00560ACD" w:rsidP="00560ACD">
            <w:pPr>
              <w:pStyle w:val="Tutar"/>
              <w:rPr>
                <w:rFonts w:ascii="Times New Roman" w:hAnsi="Times New Roman"/>
              </w:rPr>
            </w:pPr>
          </w:p>
        </w:tc>
      </w:tr>
      <w:tr w:rsidR="00560ACD" w:rsidRPr="00C827F8" w14:paraId="196A67AE" w14:textId="77777777" w:rsidTr="00541A44">
        <w:trPr>
          <w:cantSplit/>
          <w:trHeight w:val="200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79D38A2F" w14:textId="77777777" w:rsidR="00560ACD" w:rsidRDefault="00560ACD" w:rsidP="00560AC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06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43692961" w14:textId="1E52E857" w:rsidR="00560ACD" w:rsidRPr="00CA3719" w:rsidRDefault="00560ACD" w:rsidP="00560ACD">
            <w:pPr>
              <w:rPr>
                <w:lang w:eastAsia="tr-TR"/>
              </w:rPr>
            </w:pPr>
            <w:r>
              <w:t>Sirkülasyon Pompası</w:t>
            </w:r>
          </w:p>
        </w:tc>
        <w:tc>
          <w:tcPr>
            <w:tcW w:w="237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0B9B775E" w14:textId="524B6A64" w:rsidR="00560ACD" w:rsidRDefault="00560ACD" w:rsidP="00560ACD">
            <w:pPr>
              <w:jc w:val="center"/>
            </w:pPr>
            <w:r>
              <w:t xml:space="preserve">230V 50Hz </w:t>
            </w:r>
          </w:p>
        </w:tc>
        <w:tc>
          <w:tcPr>
            <w:tcW w:w="105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34655544" w14:textId="5E1C766F" w:rsidR="00560ACD" w:rsidRDefault="00560ACD" w:rsidP="00560ACD">
            <w:pPr>
              <w:jc w:val="center"/>
            </w:pPr>
            <w:r>
              <w:t>5</w:t>
            </w:r>
          </w:p>
        </w:tc>
        <w:tc>
          <w:tcPr>
            <w:tcW w:w="144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2E84E22D" w14:textId="77777777" w:rsidR="00560ACD" w:rsidRPr="00C827F8" w:rsidRDefault="00560ACD" w:rsidP="00560ACD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3AE5B556" w14:textId="77777777" w:rsidR="00560ACD" w:rsidRPr="00C827F8" w:rsidRDefault="00560ACD" w:rsidP="00560ACD">
            <w:pPr>
              <w:pStyle w:val="Tutar"/>
              <w:rPr>
                <w:rFonts w:ascii="Times New Roman" w:hAnsi="Times New Roman"/>
              </w:rPr>
            </w:pPr>
          </w:p>
        </w:tc>
      </w:tr>
      <w:tr w:rsidR="00560ACD" w:rsidRPr="00C827F8" w14:paraId="7BA0C128" w14:textId="77777777" w:rsidTr="00560ACD">
        <w:trPr>
          <w:cantSplit/>
          <w:trHeight w:val="200"/>
        </w:trPr>
        <w:tc>
          <w:tcPr>
            <w:tcW w:w="31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3A295F" w14:textId="77777777" w:rsidR="00560ACD" w:rsidRPr="00C827F8" w:rsidRDefault="00560ACD" w:rsidP="00560ACD">
            <w:pPr>
              <w:rPr>
                <w:rFonts w:ascii="Times New Roman" w:hAnsi="Times New Roman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nil"/>
              <w:right w:val="nil"/>
            </w:tcBorders>
          </w:tcPr>
          <w:p w14:paraId="1B92B4F0" w14:textId="77777777" w:rsidR="00560ACD" w:rsidRPr="00C827F8" w:rsidRDefault="00560ACD" w:rsidP="00560ACD">
            <w:pPr>
              <w:pStyle w:val="Etiketler"/>
              <w:rPr>
                <w:rFonts w:ascii="Times New Roman" w:hAnsi="Times New Roman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21A4C3A7" w14:textId="663F0AEB" w:rsidR="00560ACD" w:rsidRPr="00C827F8" w:rsidRDefault="00560ACD" w:rsidP="00560ACD">
            <w:pPr>
              <w:pStyle w:val="Etiketler"/>
              <w:rPr>
                <w:rFonts w:ascii="Times New Roman" w:hAnsi="Times New Roman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0C51C628" w14:textId="1552797D" w:rsidR="00560ACD" w:rsidRPr="00C827F8" w:rsidRDefault="00560ACD" w:rsidP="00560ACD">
            <w:pPr>
              <w:pStyle w:val="Etiketl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genel TOPLAM (kdv hariç Türk Lirası)</w:t>
            </w:r>
          </w:p>
        </w:tc>
        <w:tc>
          <w:tcPr>
            <w:tcW w:w="1985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382B9931" w14:textId="77777777" w:rsidR="00560ACD" w:rsidRPr="00C827F8" w:rsidRDefault="00560ACD" w:rsidP="00560ACD">
            <w:pPr>
              <w:pStyle w:val="Tutar"/>
              <w:rPr>
                <w:rFonts w:ascii="Times New Roman" w:hAnsi="Times New Roman"/>
              </w:rPr>
            </w:pPr>
          </w:p>
        </w:tc>
      </w:tr>
    </w:tbl>
    <w:p w14:paraId="611F20AD" w14:textId="77777777" w:rsidR="00CB2E13" w:rsidRPr="00C827F8" w:rsidRDefault="00CB2E13" w:rsidP="00207555">
      <w:pPr>
        <w:rPr>
          <w:rFonts w:ascii="Times New Roman" w:hAnsi="Times New Roman"/>
        </w:rPr>
      </w:pPr>
    </w:p>
    <w:p w14:paraId="579C700C" w14:textId="626BF294" w:rsidR="00A953A8" w:rsidRPr="00C827F8" w:rsidRDefault="00A953A8" w:rsidP="00A953A8">
      <w:pPr>
        <w:rPr>
          <w:rFonts w:ascii="Times New Roman" w:hAnsi="Times New Roman"/>
        </w:rPr>
      </w:pPr>
      <w:r w:rsidRPr="00C827F8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245F247" wp14:editId="2F486CFD">
                <wp:simplePos x="0" y="0"/>
                <wp:positionH relativeFrom="column">
                  <wp:posOffset>4192905</wp:posOffset>
                </wp:positionH>
                <wp:positionV relativeFrom="paragraph">
                  <wp:posOffset>18415</wp:posOffset>
                </wp:positionV>
                <wp:extent cx="2200275" cy="1304925"/>
                <wp:effectExtent l="0" t="0" r="28575" b="28575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0275" cy="1304925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469F2F" id="Dikdörtgen 2" o:spid="_x0000_s1026" style="position:absolute;margin-left:330.15pt;margin-top:1.45pt;width:173.25pt;height:102.75pt;z-index:-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" fillcolor="white [3201]" strokecolor="#365f91 [2404]" strokeweight="1pt"/>
            </w:pict>
          </mc:Fallback>
        </mc:AlternateContent>
      </w:r>
    </w:p>
    <w:p w14:paraId="77B38FFC" w14:textId="4CC129B4" w:rsidR="00A953A8" w:rsidRPr="00C827F8" w:rsidRDefault="00E741F5" w:rsidP="00E741F5">
      <w:pPr>
        <w:tabs>
          <w:tab w:val="left" w:pos="7513"/>
        </w:tabs>
        <w:rPr>
          <w:rFonts w:ascii="Times New Roman" w:hAnsi="Times New Roman"/>
        </w:rPr>
      </w:pPr>
      <w:r w:rsidRPr="00C827F8">
        <w:rPr>
          <w:rFonts w:ascii="Times New Roman" w:hAnsi="Times New Roman"/>
        </w:rPr>
        <w:t xml:space="preserve">                                          </w:t>
      </w:r>
      <w:r w:rsidR="00B052A8" w:rsidRPr="00C827F8">
        <w:rPr>
          <w:rFonts w:ascii="Times New Roman" w:hAnsi="Times New Roman"/>
        </w:rPr>
        <w:t>Teklif</w:t>
      </w:r>
      <w:r w:rsidRPr="00C827F8">
        <w:rPr>
          <w:rFonts w:ascii="Times New Roman" w:hAnsi="Times New Roman"/>
        </w:rPr>
        <w:t xml:space="preserve"> Veren:</w:t>
      </w:r>
      <w:r w:rsidR="00A953A8" w:rsidRPr="00C827F8">
        <w:rPr>
          <w:rFonts w:ascii="Times New Roman" w:hAnsi="Times New Roman"/>
        </w:rPr>
        <w:tab/>
      </w:r>
      <w:r w:rsidR="0050327F">
        <w:rPr>
          <w:rFonts w:ascii="Times New Roman" w:hAnsi="Times New Roman"/>
        </w:rPr>
        <w:t xml:space="preserve">            </w:t>
      </w:r>
      <w:r w:rsidR="00A953A8" w:rsidRPr="00C827F8">
        <w:rPr>
          <w:rFonts w:ascii="Times New Roman" w:hAnsi="Times New Roman"/>
        </w:rPr>
        <w:t>Kaşe İmza</w:t>
      </w:r>
    </w:p>
    <w:p w14:paraId="0510FDE8" w14:textId="77777777" w:rsidR="007503C0" w:rsidRPr="00C827F8" w:rsidRDefault="00A953A8" w:rsidP="00E741F5">
      <w:pPr>
        <w:tabs>
          <w:tab w:val="left" w:pos="2460"/>
          <w:tab w:val="left" w:pos="6930"/>
        </w:tabs>
        <w:rPr>
          <w:rFonts w:ascii="Times New Roman" w:hAnsi="Times New Roman"/>
        </w:rPr>
      </w:pPr>
      <w:r w:rsidRPr="00C827F8">
        <w:rPr>
          <w:rFonts w:ascii="Times New Roman" w:hAnsi="Times New Roman"/>
        </w:rPr>
        <w:tab/>
      </w:r>
      <w:r w:rsidR="00E741F5" w:rsidRPr="00C827F8">
        <w:rPr>
          <w:rFonts w:ascii="Times New Roman" w:hAnsi="Times New Roman"/>
        </w:rPr>
        <w:t xml:space="preserve">   </w:t>
      </w:r>
    </w:p>
    <w:p w14:paraId="42967B72" w14:textId="3AEA7861" w:rsidR="00A953A8" w:rsidRPr="00C827F8" w:rsidRDefault="00E741F5" w:rsidP="00E741F5">
      <w:pPr>
        <w:tabs>
          <w:tab w:val="left" w:pos="2460"/>
          <w:tab w:val="left" w:pos="6930"/>
        </w:tabs>
        <w:rPr>
          <w:rFonts w:ascii="Times New Roman" w:hAnsi="Times New Roman"/>
        </w:rPr>
      </w:pPr>
      <w:r w:rsidRPr="00C827F8">
        <w:rPr>
          <w:rFonts w:ascii="Times New Roman" w:hAnsi="Times New Roman"/>
        </w:rPr>
        <w:t xml:space="preserve">  </w:t>
      </w:r>
      <w:r w:rsidR="007503C0" w:rsidRPr="00C827F8">
        <w:rPr>
          <w:rFonts w:ascii="Times New Roman" w:hAnsi="Times New Roman"/>
        </w:rPr>
        <w:t xml:space="preserve">                                                </w:t>
      </w:r>
      <w:r w:rsidRPr="00C827F8">
        <w:rPr>
          <w:rFonts w:ascii="Times New Roman" w:hAnsi="Times New Roman"/>
        </w:rPr>
        <w:t>Telefon:</w:t>
      </w:r>
      <w:r w:rsidRPr="00C827F8">
        <w:rPr>
          <w:rFonts w:ascii="Times New Roman" w:hAnsi="Times New Roman"/>
        </w:rPr>
        <w:tab/>
      </w:r>
    </w:p>
    <w:p w14:paraId="4D93D6C5" w14:textId="77777777" w:rsidR="007503C0" w:rsidRPr="00C827F8" w:rsidRDefault="00E741F5" w:rsidP="00E741F5">
      <w:pPr>
        <w:tabs>
          <w:tab w:val="left" w:pos="2460"/>
        </w:tabs>
        <w:rPr>
          <w:rFonts w:ascii="Times New Roman" w:hAnsi="Times New Roman"/>
        </w:rPr>
      </w:pPr>
      <w:r w:rsidRPr="00C827F8">
        <w:rPr>
          <w:rFonts w:ascii="Times New Roman" w:hAnsi="Times New Roman"/>
        </w:rPr>
        <w:tab/>
        <w:t xml:space="preserve">   </w:t>
      </w:r>
    </w:p>
    <w:p w14:paraId="0D09CDEB" w14:textId="5018F322" w:rsidR="00A953A8" w:rsidRPr="00C827F8" w:rsidRDefault="00E741F5" w:rsidP="00E741F5">
      <w:pPr>
        <w:tabs>
          <w:tab w:val="left" w:pos="2460"/>
        </w:tabs>
        <w:rPr>
          <w:rFonts w:ascii="Times New Roman" w:hAnsi="Times New Roman"/>
        </w:rPr>
      </w:pPr>
      <w:r w:rsidRPr="00C827F8">
        <w:rPr>
          <w:rFonts w:ascii="Times New Roman" w:hAnsi="Times New Roman"/>
        </w:rPr>
        <w:t xml:space="preserve">      </w:t>
      </w:r>
      <w:r w:rsidR="007503C0" w:rsidRPr="00C827F8">
        <w:rPr>
          <w:rFonts w:ascii="Times New Roman" w:hAnsi="Times New Roman"/>
        </w:rPr>
        <w:t xml:space="preserve">                                               </w:t>
      </w:r>
      <w:r w:rsidRPr="00C827F8">
        <w:rPr>
          <w:rFonts w:ascii="Times New Roman" w:hAnsi="Times New Roman"/>
        </w:rPr>
        <w:t>Adres:</w:t>
      </w:r>
    </w:p>
    <w:p w14:paraId="655FA1D2" w14:textId="77777777" w:rsidR="00A953A8" w:rsidRPr="00C827F8" w:rsidRDefault="00A953A8" w:rsidP="00207555">
      <w:pPr>
        <w:rPr>
          <w:rFonts w:ascii="Times New Roman" w:hAnsi="Times New Roman"/>
        </w:rPr>
      </w:pPr>
    </w:p>
    <w:tbl>
      <w:tblPr>
        <w:tblW w:w="5197" w:type="pct"/>
        <w:tblLook w:val="0000" w:firstRow="0" w:lastRow="0" w:firstColumn="0" w:lastColumn="0" w:noHBand="0" w:noVBand="0"/>
        <w:tblDescription w:val="Teklifi hazırlayan kişinin adını, açıklamasını, kabul etmek için gereken İmzayı ve Teşekkür mesajını bu tabloya girin"/>
      </w:tblPr>
      <w:tblGrid>
        <w:gridCol w:w="9980"/>
      </w:tblGrid>
      <w:tr w:rsidR="00CA1CFC" w:rsidRPr="00C827F8" w14:paraId="69452702" w14:textId="77777777" w:rsidTr="0050327F">
        <w:trPr>
          <w:trHeight w:val="1585"/>
        </w:trPr>
        <w:tc>
          <w:tcPr>
            <w:tcW w:w="9981" w:type="dxa"/>
            <w:shd w:val="clear" w:color="auto" w:fill="auto"/>
            <w:tcMar>
              <w:top w:w="432" w:type="dxa"/>
              <w:left w:w="115" w:type="dxa"/>
              <w:bottom w:w="0" w:type="dxa"/>
              <w:right w:w="115" w:type="dxa"/>
            </w:tcMar>
            <w:vAlign w:val="center"/>
          </w:tcPr>
          <w:p w14:paraId="69BF419E" w14:textId="1BF3BE3A" w:rsidR="00CA1CFC" w:rsidRPr="00C827F8" w:rsidRDefault="00B052A8" w:rsidP="00215AFC">
            <w:pPr>
              <w:pStyle w:val="KkTr"/>
              <w:rPr>
                <w:rFonts w:ascii="Times New Roman" w:hAnsi="Times New Roman"/>
              </w:rPr>
            </w:pPr>
            <w:r w:rsidRPr="00C827F8">
              <w:rPr>
                <w:rFonts w:ascii="Times New Roman" w:hAnsi="Times New Roman"/>
                <w:lang w:bidi="tr-TR"/>
              </w:rPr>
              <w:t>Bu teklif yukarıda cins ve miktarları yazılı ürünlerin/hizmetlerin yaklaşık maliyetinin tespiti amacıyla verilmiştir. Sipariş verilmesi durumunda fatura kesilecek tutar tekrardan gözden geçirilecektir.</w:t>
            </w:r>
            <w:r w:rsidRPr="00C827F8">
              <w:rPr>
                <w:rFonts w:ascii="Times New Roman" w:hAnsi="Times New Roman"/>
              </w:rPr>
              <w:t xml:space="preserve"> </w:t>
            </w:r>
          </w:p>
        </w:tc>
      </w:tr>
      <w:tr w:rsidR="003A1E70" w:rsidRPr="00C827F8" w14:paraId="338F57B9" w14:textId="77777777" w:rsidTr="0050327F">
        <w:trPr>
          <w:trHeight w:val="516"/>
        </w:trPr>
        <w:tc>
          <w:tcPr>
            <w:tcW w:w="9981" w:type="dxa"/>
            <w:shd w:val="clear" w:color="auto" w:fill="auto"/>
            <w:tcMar>
              <w:top w:w="115" w:type="dxa"/>
              <w:left w:w="115" w:type="dxa"/>
              <w:bottom w:w="0" w:type="dxa"/>
              <w:right w:w="115" w:type="dxa"/>
            </w:tcMar>
            <w:vAlign w:val="center"/>
          </w:tcPr>
          <w:p w14:paraId="1CF6650D" w14:textId="77777777" w:rsidR="003A1E70" w:rsidRPr="00C827F8" w:rsidRDefault="00560ACD" w:rsidP="00727B08">
            <w:pPr>
              <w:pStyle w:val="Teekkrler"/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</w:rPr>
                <w:alias w:val="Bizimle çalıştığınız için teşekkür ederiz:"/>
                <w:tag w:val="Bizimle çalıştığınız için teşekkür ederiz:"/>
                <w:id w:val="-2100633283"/>
                <w:placeholder>
                  <w:docPart w:val="8138D4156D4B499D8E3AE93E4320CD56"/>
                </w:placeholder>
                <w:temporary/>
                <w:showingPlcHdr/>
                <w15:appearance w15:val="hidden"/>
              </w:sdtPr>
              <w:sdtEndPr/>
              <w:sdtContent>
                <w:r w:rsidR="00386F5F" w:rsidRPr="00C827F8">
                  <w:rPr>
                    <w:rFonts w:ascii="Times New Roman" w:hAnsi="Times New Roman"/>
                    <w:lang w:bidi="tr-TR"/>
                  </w:rPr>
                  <w:t>Bizimle çalıştığınız için teşekkür ederiz!</w:t>
                </w:r>
              </w:sdtContent>
            </w:sdt>
          </w:p>
        </w:tc>
      </w:tr>
    </w:tbl>
    <w:p w14:paraId="1D25304C" w14:textId="77777777" w:rsidR="00B764B8" w:rsidRPr="00C827F8" w:rsidRDefault="00B764B8" w:rsidP="003A1E70">
      <w:pPr>
        <w:rPr>
          <w:rFonts w:ascii="Times New Roman" w:hAnsi="Times New Roman"/>
        </w:rPr>
      </w:pPr>
    </w:p>
    <w:sectPr w:rsidR="00B764B8" w:rsidRPr="00C827F8" w:rsidSect="00D06DA4">
      <w:headerReference w:type="default" r:id="rId9"/>
      <w:footerReference w:type="default" r:id="rId10"/>
      <w:pgSz w:w="11906" w:h="16838" w:code="9"/>
      <w:pgMar w:top="720" w:right="1152" w:bottom="864" w:left="1152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57292" w14:textId="77777777" w:rsidR="004C1838" w:rsidRDefault="004C1838">
      <w:r>
        <w:separator/>
      </w:r>
    </w:p>
  </w:endnote>
  <w:endnote w:type="continuationSeparator" w:id="0">
    <w:p w14:paraId="4A5DEF94" w14:textId="77777777" w:rsidR="004C1838" w:rsidRDefault="004C1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96080" w14:textId="77777777" w:rsidR="00FC55BD" w:rsidRDefault="00FC55BD">
    <w:pPr>
      <w:pStyle w:val="AltBilgi"/>
    </w:pPr>
    <w:r>
      <w:rPr>
        <w:noProof/>
        <w:lang w:val="en-US"/>
      </w:rPr>
      <mc:AlternateContent>
        <mc:Choice Requires="wpg">
          <w:drawing>
            <wp:anchor distT="0" distB="0" distL="114300" distR="114300" simplePos="0" relativeHeight="251659264" behindDoc="1" locked="0" layoutInCell="0" allowOverlap="1" wp14:anchorId="179D7BA0" wp14:editId="0F9C5543">
              <wp:simplePos x="0" y="0"/>
              <wp:positionH relativeFrom="page">
                <wp:posOffset>628650</wp:posOffset>
              </wp:positionH>
              <wp:positionV relativeFrom="margin">
                <wp:posOffset>8467725</wp:posOffset>
              </wp:positionV>
              <wp:extent cx="6315075" cy="555625"/>
              <wp:effectExtent l="0" t="0" r="9525" b="15875"/>
              <wp:wrapNone/>
              <wp:docPr id="5" name="Grup 26" descr="Dikdörtgendeki mavi gradyan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15075" cy="555625"/>
                        <a:chOff x="1066" y="14085"/>
                        <a:chExt cx="10081" cy="875"/>
                      </a:xfrm>
                    </wpg:grpSpPr>
                    <wps:wsp>
                      <wps:cNvPr id="7" name="Dikdörtgen 27" descr="Dikdörtgendeki mavi gradyan"/>
                      <wps:cNvSpPr>
                        <a:spLocks noChangeArrowheads="1"/>
                      </wps:cNvSpPr>
                      <wps:spPr bwMode="auto">
                        <a:xfrm>
                          <a:off x="1066" y="14085"/>
                          <a:ext cx="10081" cy="87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FFFFF"/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Satır 28" descr="Satır bağlayıcısı"/>
                      <wps:cNvCnPr>
                        <a:cxnSpLocks noChangeShapeType="1"/>
                      </wps:cNvCnPr>
                      <wps:spPr bwMode="auto">
                        <a:xfrm>
                          <a:off x="1080" y="14936"/>
                          <a:ext cx="10051" cy="7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chemeClr val="accent1">
                              <a:lumMod val="7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3F40B04" id="Grup 26" o:spid="_x0000_s1026" alt="Dikdörtgendeki mavi gradyan" style="position:absolute;margin-left:49.5pt;margin-top:666.75pt;width:497.25pt;height:43.75pt;z-index:-251657216;mso-position-horizontal-relative:page;mso-position-vertical-relative:margin" coordorigin="1066,14085" coordsize="10081,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" o:allowincell="f">
              <v:rect id="Dikdörtgen 27" o:spid="_x0000_s1027" alt="Dikdörtgendeki mavi gradyan" style="position:absolute;left:1066;top:14085;width:10081;height:8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" stroked="f">
                <v:fill color2="#b8cce4 [1300]" rotate="t" focus="100%" type="gradient"/>
              </v:rect>
              <v:line id="Satır 28" o:spid="_x0000_s1028" alt="Satır bağlayıcısı" style="position:absolute;visibility:visible;mso-wrap-style:square" from="1080,14936" to="11131,149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" strokecolor="#365f91 [2404]" strokeweight=".5pt"/>
              <w10:wrap anchorx="page" anchory="margin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2D87A4" w14:textId="77777777" w:rsidR="004C1838" w:rsidRDefault="004C1838">
      <w:r>
        <w:separator/>
      </w:r>
    </w:p>
  </w:footnote>
  <w:footnote w:type="continuationSeparator" w:id="0">
    <w:p w14:paraId="4F758539" w14:textId="77777777" w:rsidR="004C1838" w:rsidRDefault="004C18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8C4AB" w14:textId="77777777" w:rsidR="00FC55BD" w:rsidRDefault="00FC55BD">
    <w:pPr>
      <w:pStyle w:val="stBilgi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1312" behindDoc="1" locked="0" layoutInCell="0" allowOverlap="1" wp14:anchorId="623DDE24" wp14:editId="7A7FE5BD">
              <wp:simplePos x="0" y="0"/>
              <wp:positionH relativeFrom="margin">
                <wp:posOffset>-7620</wp:posOffset>
              </wp:positionH>
              <wp:positionV relativeFrom="margin">
                <wp:posOffset>9525</wp:posOffset>
              </wp:positionV>
              <wp:extent cx="6105525" cy="1242695"/>
              <wp:effectExtent l="0" t="0" r="9525" b="0"/>
              <wp:wrapNone/>
              <wp:docPr id="9" name="Dikdörtgen 13" descr="Dikdörtgendeki mavi gradyan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105525" cy="1242695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chemeClr val="accent1">
                              <a:lumMod val="40000"/>
                              <a:lumOff val="60000"/>
                            </a:schemeClr>
                          </a:gs>
                          <a:gs pos="100000">
                            <a:srgbClr val="FFFFFF"/>
                          </a:gs>
                        </a:gsLst>
                        <a:lin ang="5400000" scaled="1"/>
                      </a:gra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3BF80ED" id="Dikdörtgen 13" o:spid="_x0000_s1026" alt="Dikdörtgendeki mavi gradyan" style="position:absolute;margin-left:-.6pt;margin-top:.75pt;width:480.75pt;height:97.85pt;z-index:-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" o:allowincell="f" fillcolor="#b8cce4 [1300]" stroked="f">
              <v:fill rotate="t" focus="100%" type="gradient"/>
              <w10:wrap anchorx="margin" anchory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563A4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7D0AB8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E30A8D8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CBA94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DCC217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DA95F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B92C41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33A0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4948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BFA9E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A2311D"/>
    <w:multiLevelType w:val="hybridMultilevel"/>
    <w:tmpl w:val="B64E4A0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426018E3"/>
    <w:multiLevelType w:val="multilevel"/>
    <w:tmpl w:val="F132D5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2B2751F"/>
    <w:multiLevelType w:val="hybridMultilevel"/>
    <w:tmpl w:val="DE88B224"/>
    <w:lvl w:ilvl="0" w:tplc="A8427020">
      <w:start w:val="1"/>
      <w:numFmt w:val="decimal"/>
      <w:lvlText w:val="%1."/>
      <w:lvlJc w:val="left"/>
      <w:pPr>
        <w:tabs>
          <w:tab w:val="num" w:pos="288"/>
        </w:tabs>
        <w:ind w:left="288" w:hanging="288"/>
      </w:pPr>
      <w:rPr>
        <w:rFonts w:ascii="Arial" w:hAnsi="Arial" w:hint="default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68574165">
    <w:abstractNumId w:val="10"/>
  </w:num>
  <w:num w:numId="2" w16cid:durableId="1993367231">
    <w:abstractNumId w:val="12"/>
  </w:num>
  <w:num w:numId="3" w16cid:durableId="1867598437">
    <w:abstractNumId w:val="9"/>
  </w:num>
  <w:num w:numId="4" w16cid:durableId="1357080401">
    <w:abstractNumId w:val="7"/>
  </w:num>
  <w:num w:numId="5" w16cid:durableId="286743666">
    <w:abstractNumId w:val="6"/>
  </w:num>
  <w:num w:numId="6" w16cid:durableId="1107122370">
    <w:abstractNumId w:val="5"/>
  </w:num>
  <w:num w:numId="7" w16cid:durableId="742337654">
    <w:abstractNumId w:val="4"/>
  </w:num>
  <w:num w:numId="8" w16cid:durableId="1746873915">
    <w:abstractNumId w:val="8"/>
  </w:num>
  <w:num w:numId="9" w16cid:durableId="2040427558">
    <w:abstractNumId w:val="3"/>
  </w:num>
  <w:num w:numId="10" w16cid:durableId="1014839861">
    <w:abstractNumId w:val="2"/>
  </w:num>
  <w:num w:numId="11" w16cid:durableId="1490292218">
    <w:abstractNumId w:val="1"/>
  </w:num>
  <w:num w:numId="12" w16cid:durableId="929853733">
    <w:abstractNumId w:val="0"/>
  </w:num>
  <w:num w:numId="13" w16cid:durableId="54232860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7824" w:allStyles="0" w:customStyles="0" w:latentStyles="1" w:stylesInUse="0" w:headingStyles="1" w:numberingStyles="0" w:tableStyles="0" w:directFormattingOnRuns="0" w:directFormattingOnParagraphs="0" w:directFormattingOnNumbering="0" w:directFormattingOnTables="1" w:clearFormatting="1" w:top3HeadingStyles="1" w:visibleStyles="1" w:alternateStyleNames="0"/>
  <w:stylePaneSortMethod w:val="0000"/>
  <w:defaultTabStop w:val="720"/>
  <w:hyphenationZone w:val="425"/>
  <w:noPunctuationKerning/>
  <w:characterSpacingControl w:val="doNotCompress"/>
  <w:hdrShapeDefaults>
    <o:shapedefaults v:ext="edit" spidmax="2050">
      <o:colormru v:ext="edit" colors="#3b5e91,#c6d4e8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307F"/>
    <w:rsid w:val="00002021"/>
    <w:rsid w:val="00012C15"/>
    <w:rsid w:val="00012DA5"/>
    <w:rsid w:val="00017A97"/>
    <w:rsid w:val="000226F2"/>
    <w:rsid w:val="000403E8"/>
    <w:rsid w:val="000417F9"/>
    <w:rsid w:val="00043699"/>
    <w:rsid w:val="00053C2C"/>
    <w:rsid w:val="00055E69"/>
    <w:rsid w:val="00056E24"/>
    <w:rsid w:val="000A6303"/>
    <w:rsid w:val="000A72A8"/>
    <w:rsid w:val="000C60AF"/>
    <w:rsid w:val="000D4D5F"/>
    <w:rsid w:val="000E447F"/>
    <w:rsid w:val="000E4F0B"/>
    <w:rsid w:val="000E592C"/>
    <w:rsid w:val="000F1D23"/>
    <w:rsid w:val="00107FE7"/>
    <w:rsid w:val="00116A09"/>
    <w:rsid w:val="00155445"/>
    <w:rsid w:val="0015744F"/>
    <w:rsid w:val="00165249"/>
    <w:rsid w:val="001724F6"/>
    <w:rsid w:val="00180611"/>
    <w:rsid w:val="001B2A81"/>
    <w:rsid w:val="001B5462"/>
    <w:rsid w:val="001B5F25"/>
    <w:rsid w:val="001D6696"/>
    <w:rsid w:val="001E3C2E"/>
    <w:rsid w:val="001F1EA7"/>
    <w:rsid w:val="0020532B"/>
    <w:rsid w:val="00205DD6"/>
    <w:rsid w:val="00207555"/>
    <w:rsid w:val="0021009B"/>
    <w:rsid w:val="00213FAA"/>
    <w:rsid w:val="00215AFC"/>
    <w:rsid w:val="00246484"/>
    <w:rsid w:val="00251C32"/>
    <w:rsid w:val="00255B08"/>
    <w:rsid w:val="00326411"/>
    <w:rsid w:val="00341D54"/>
    <w:rsid w:val="003460D0"/>
    <w:rsid w:val="003465E2"/>
    <w:rsid w:val="0035481F"/>
    <w:rsid w:val="00360D3D"/>
    <w:rsid w:val="00370561"/>
    <w:rsid w:val="003756B5"/>
    <w:rsid w:val="00386F5F"/>
    <w:rsid w:val="00387E68"/>
    <w:rsid w:val="003A1E70"/>
    <w:rsid w:val="003B7E00"/>
    <w:rsid w:val="003C1229"/>
    <w:rsid w:val="003D6485"/>
    <w:rsid w:val="003E3D7F"/>
    <w:rsid w:val="003F03CA"/>
    <w:rsid w:val="00413CC1"/>
    <w:rsid w:val="00416A5B"/>
    <w:rsid w:val="00436B94"/>
    <w:rsid w:val="004526C5"/>
    <w:rsid w:val="004702A2"/>
    <w:rsid w:val="00473FA7"/>
    <w:rsid w:val="004776DC"/>
    <w:rsid w:val="004801EC"/>
    <w:rsid w:val="004C1838"/>
    <w:rsid w:val="004D6D3B"/>
    <w:rsid w:val="004E3995"/>
    <w:rsid w:val="004E6870"/>
    <w:rsid w:val="004F3FB4"/>
    <w:rsid w:val="0050327F"/>
    <w:rsid w:val="00522EAB"/>
    <w:rsid w:val="00531C77"/>
    <w:rsid w:val="005404D4"/>
    <w:rsid w:val="00551108"/>
    <w:rsid w:val="00552F77"/>
    <w:rsid w:val="00560ACD"/>
    <w:rsid w:val="0058338F"/>
    <w:rsid w:val="00584C74"/>
    <w:rsid w:val="00584EBA"/>
    <w:rsid w:val="005A6D66"/>
    <w:rsid w:val="005B23AB"/>
    <w:rsid w:val="005B7ABD"/>
    <w:rsid w:val="005C1BF8"/>
    <w:rsid w:val="005D3422"/>
    <w:rsid w:val="006171BA"/>
    <w:rsid w:val="00640AAC"/>
    <w:rsid w:val="00647F33"/>
    <w:rsid w:val="0065596D"/>
    <w:rsid w:val="006A68E8"/>
    <w:rsid w:val="006C17F0"/>
    <w:rsid w:val="006C4528"/>
    <w:rsid w:val="006C6182"/>
    <w:rsid w:val="006D2782"/>
    <w:rsid w:val="006F0C3A"/>
    <w:rsid w:val="006F21A0"/>
    <w:rsid w:val="006F752E"/>
    <w:rsid w:val="0070161A"/>
    <w:rsid w:val="00703C78"/>
    <w:rsid w:val="00704EC2"/>
    <w:rsid w:val="0071543E"/>
    <w:rsid w:val="00723603"/>
    <w:rsid w:val="00727B08"/>
    <w:rsid w:val="0074437D"/>
    <w:rsid w:val="007501D0"/>
    <w:rsid w:val="007503C0"/>
    <w:rsid w:val="00751F2C"/>
    <w:rsid w:val="00761383"/>
    <w:rsid w:val="00763353"/>
    <w:rsid w:val="00763758"/>
    <w:rsid w:val="00787234"/>
    <w:rsid w:val="007A07D7"/>
    <w:rsid w:val="007A0C5E"/>
    <w:rsid w:val="007C1315"/>
    <w:rsid w:val="007C52B8"/>
    <w:rsid w:val="007C5A8E"/>
    <w:rsid w:val="007C7496"/>
    <w:rsid w:val="007D49EA"/>
    <w:rsid w:val="007F3D8D"/>
    <w:rsid w:val="007F4E44"/>
    <w:rsid w:val="008044FF"/>
    <w:rsid w:val="0081446C"/>
    <w:rsid w:val="00824635"/>
    <w:rsid w:val="0083102A"/>
    <w:rsid w:val="00853BDD"/>
    <w:rsid w:val="00870486"/>
    <w:rsid w:val="00897D19"/>
    <w:rsid w:val="008A1909"/>
    <w:rsid w:val="008A1A69"/>
    <w:rsid w:val="008A3C48"/>
    <w:rsid w:val="008A4FC8"/>
    <w:rsid w:val="008B549F"/>
    <w:rsid w:val="008C1DFD"/>
    <w:rsid w:val="008D63CA"/>
    <w:rsid w:val="008E6D99"/>
    <w:rsid w:val="008F7829"/>
    <w:rsid w:val="00904F13"/>
    <w:rsid w:val="00915106"/>
    <w:rsid w:val="00915AA9"/>
    <w:rsid w:val="00923ED7"/>
    <w:rsid w:val="0093291A"/>
    <w:rsid w:val="0093568C"/>
    <w:rsid w:val="009463E1"/>
    <w:rsid w:val="009520ED"/>
    <w:rsid w:val="0096064C"/>
    <w:rsid w:val="00961A6A"/>
    <w:rsid w:val="00966790"/>
    <w:rsid w:val="00970894"/>
    <w:rsid w:val="0098251A"/>
    <w:rsid w:val="009A1F18"/>
    <w:rsid w:val="009A6AF5"/>
    <w:rsid w:val="009C307F"/>
    <w:rsid w:val="009C5836"/>
    <w:rsid w:val="009C76FF"/>
    <w:rsid w:val="009E1965"/>
    <w:rsid w:val="009E6065"/>
    <w:rsid w:val="009E7724"/>
    <w:rsid w:val="00A10B6B"/>
    <w:rsid w:val="00A11DBF"/>
    <w:rsid w:val="00A1319C"/>
    <w:rsid w:val="00A4752F"/>
    <w:rsid w:val="00A57FAF"/>
    <w:rsid w:val="00A62877"/>
    <w:rsid w:val="00A67B29"/>
    <w:rsid w:val="00A71F71"/>
    <w:rsid w:val="00A74C60"/>
    <w:rsid w:val="00A953A8"/>
    <w:rsid w:val="00AB03C9"/>
    <w:rsid w:val="00B01242"/>
    <w:rsid w:val="00B052A8"/>
    <w:rsid w:val="00B06781"/>
    <w:rsid w:val="00B41D02"/>
    <w:rsid w:val="00B509E3"/>
    <w:rsid w:val="00B530A0"/>
    <w:rsid w:val="00B7167B"/>
    <w:rsid w:val="00B764B8"/>
    <w:rsid w:val="00B929D8"/>
    <w:rsid w:val="00B96B3F"/>
    <w:rsid w:val="00BA71B8"/>
    <w:rsid w:val="00BA7FA7"/>
    <w:rsid w:val="00BB2F4C"/>
    <w:rsid w:val="00BB4DAA"/>
    <w:rsid w:val="00BB763E"/>
    <w:rsid w:val="00BC5200"/>
    <w:rsid w:val="00BD0D4F"/>
    <w:rsid w:val="00BD7A44"/>
    <w:rsid w:val="00BE6A2B"/>
    <w:rsid w:val="00BF5558"/>
    <w:rsid w:val="00C1473F"/>
    <w:rsid w:val="00C22B70"/>
    <w:rsid w:val="00C23B15"/>
    <w:rsid w:val="00C276BE"/>
    <w:rsid w:val="00C32AE1"/>
    <w:rsid w:val="00C379F1"/>
    <w:rsid w:val="00C43BE7"/>
    <w:rsid w:val="00C52E4D"/>
    <w:rsid w:val="00C60CDF"/>
    <w:rsid w:val="00C66691"/>
    <w:rsid w:val="00C66AD0"/>
    <w:rsid w:val="00C74974"/>
    <w:rsid w:val="00C827F8"/>
    <w:rsid w:val="00CA1CFC"/>
    <w:rsid w:val="00CA3719"/>
    <w:rsid w:val="00CB2E13"/>
    <w:rsid w:val="00CB4CBD"/>
    <w:rsid w:val="00CF01AF"/>
    <w:rsid w:val="00D06DA4"/>
    <w:rsid w:val="00D33CEA"/>
    <w:rsid w:val="00D36630"/>
    <w:rsid w:val="00D4146A"/>
    <w:rsid w:val="00D45E69"/>
    <w:rsid w:val="00D514A2"/>
    <w:rsid w:val="00D7042E"/>
    <w:rsid w:val="00D76A11"/>
    <w:rsid w:val="00D87572"/>
    <w:rsid w:val="00D8761E"/>
    <w:rsid w:val="00DA7FF6"/>
    <w:rsid w:val="00DB5FC9"/>
    <w:rsid w:val="00DC1152"/>
    <w:rsid w:val="00DE09CB"/>
    <w:rsid w:val="00DF7693"/>
    <w:rsid w:val="00E27198"/>
    <w:rsid w:val="00E3391B"/>
    <w:rsid w:val="00E358C1"/>
    <w:rsid w:val="00E371FA"/>
    <w:rsid w:val="00E42426"/>
    <w:rsid w:val="00E6107D"/>
    <w:rsid w:val="00E741F5"/>
    <w:rsid w:val="00E9764B"/>
    <w:rsid w:val="00ED4153"/>
    <w:rsid w:val="00EF58B4"/>
    <w:rsid w:val="00EF5FF8"/>
    <w:rsid w:val="00F11072"/>
    <w:rsid w:val="00F1292B"/>
    <w:rsid w:val="00F16242"/>
    <w:rsid w:val="00F52042"/>
    <w:rsid w:val="00F64BE0"/>
    <w:rsid w:val="00F70E38"/>
    <w:rsid w:val="00F9279E"/>
    <w:rsid w:val="00FB0F60"/>
    <w:rsid w:val="00FB1848"/>
    <w:rsid w:val="00FC55BD"/>
    <w:rsid w:val="00FC643D"/>
    <w:rsid w:val="00FD0114"/>
    <w:rsid w:val="00FD0E4D"/>
    <w:rsid w:val="00FE49C6"/>
    <w:rsid w:val="00FF5D77"/>
    <w:rsid w:val="00FF6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3b5e91,#c6d4e8"/>
    </o:shapedefaults>
    <o:shapelayout v:ext="edit">
      <o:idmap v:ext="edit" data="2"/>
    </o:shapelayout>
  </w:shapeDefaults>
  <w:decimalSymbol w:val=","/>
  <w:listSeparator w:val=";"/>
  <w14:docId w14:val="144AA6D1"/>
  <w15:docId w15:val="{DC8093C4-5294-45A2-B3EE-1F4C202A5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iPriority="99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99" w:qFormat="1"/>
    <w:lsdException w:name="Document Map" w:semiHidden="1" w:uiPriority="99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5B08"/>
    <w:pPr>
      <w:spacing w:line="264" w:lineRule="auto"/>
    </w:pPr>
    <w:rPr>
      <w:rFonts w:asciiTheme="minorHAnsi" w:hAnsiTheme="minorHAnsi"/>
      <w:spacing w:val="4"/>
      <w:sz w:val="17"/>
      <w:szCs w:val="18"/>
    </w:rPr>
  </w:style>
  <w:style w:type="paragraph" w:styleId="Balk1">
    <w:name w:val="heading 1"/>
    <w:basedOn w:val="Normal"/>
    <w:next w:val="Normal"/>
    <w:uiPriority w:val="9"/>
    <w:qFormat/>
    <w:rsid w:val="00D36630"/>
    <w:pPr>
      <w:spacing w:line="240" w:lineRule="auto"/>
      <w:jc w:val="right"/>
      <w:outlineLvl w:val="0"/>
    </w:pPr>
    <w:rPr>
      <w:rFonts w:asciiTheme="majorHAnsi" w:hAnsiTheme="majorHAnsi"/>
      <w:b/>
      <w:color w:val="365F91" w:themeColor="accent1" w:themeShade="BF"/>
      <w:sz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36630"/>
    <w:pPr>
      <w:spacing w:before="20" w:line="240" w:lineRule="auto"/>
      <w:outlineLvl w:val="1"/>
    </w:pPr>
    <w:rPr>
      <w:rFonts w:asciiTheme="majorHAnsi" w:hAnsiTheme="majorHAnsi"/>
      <w:b/>
      <w:caps/>
      <w:sz w:val="15"/>
      <w:szCs w:val="16"/>
    </w:rPr>
  </w:style>
  <w:style w:type="paragraph" w:styleId="Balk3">
    <w:name w:val="heading 3"/>
    <w:basedOn w:val="Normal"/>
    <w:next w:val="Normal"/>
    <w:uiPriority w:val="9"/>
    <w:semiHidden/>
    <w:unhideWhenUsed/>
    <w:rsid w:val="00A71F71"/>
    <w:pPr>
      <w:outlineLvl w:val="2"/>
    </w:pPr>
    <w:rPr>
      <w:i/>
      <w:sz w:val="15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35481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35481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35481F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35481F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35481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16"/>
      <w:szCs w:val="21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35481F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16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semiHidden/>
    <w:rsid w:val="0035481F"/>
    <w:rPr>
      <w:rFonts w:asciiTheme="majorHAnsi" w:hAnsiTheme="majorHAnsi"/>
      <w:b/>
      <w:caps/>
      <w:spacing w:val="4"/>
      <w:sz w:val="15"/>
      <w:szCs w:val="16"/>
    </w:rPr>
  </w:style>
  <w:style w:type="paragraph" w:styleId="BalonMetni">
    <w:name w:val="Balloon Text"/>
    <w:basedOn w:val="Normal"/>
    <w:uiPriority w:val="99"/>
    <w:semiHidden/>
    <w:rsid w:val="001E3C2E"/>
    <w:rPr>
      <w:rFonts w:ascii="Tahoma" w:hAnsi="Tahoma" w:cs="Tahoma"/>
      <w:sz w:val="16"/>
      <w:szCs w:val="16"/>
    </w:rPr>
  </w:style>
  <w:style w:type="paragraph" w:customStyle="1" w:styleId="TarihveSay">
    <w:name w:val="Tarih ve Sayı"/>
    <w:basedOn w:val="Normal"/>
    <w:link w:val="TarihveSayKrktKrkt"/>
    <w:uiPriority w:val="2"/>
    <w:qFormat/>
    <w:rsid w:val="00AB03C9"/>
    <w:pPr>
      <w:jc w:val="right"/>
    </w:pPr>
    <w:rPr>
      <w:caps/>
      <w:sz w:val="16"/>
      <w:szCs w:val="16"/>
    </w:rPr>
  </w:style>
  <w:style w:type="character" w:customStyle="1" w:styleId="TarihveSayKrktKrkt">
    <w:name w:val="Tarih ve Sayı Krkt Krkt"/>
    <w:basedOn w:val="VarsaylanParagrafYazTipi"/>
    <w:link w:val="TarihveSay"/>
    <w:uiPriority w:val="2"/>
    <w:rsid w:val="0035481F"/>
    <w:rPr>
      <w:rFonts w:asciiTheme="minorHAnsi" w:hAnsiTheme="minorHAnsi"/>
      <w:caps/>
      <w:spacing w:val="4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rsid w:val="006D2782"/>
    <w:rPr>
      <w:sz w:val="16"/>
      <w:szCs w:val="16"/>
    </w:rPr>
  </w:style>
  <w:style w:type="paragraph" w:styleId="AklamaMetni">
    <w:name w:val="annotation text"/>
    <w:basedOn w:val="Normal"/>
    <w:uiPriority w:val="99"/>
    <w:semiHidden/>
    <w:rsid w:val="006D2782"/>
    <w:rPr>
      <w:sz w:val="20"/>
      <w:szCs w:val="20"/>
    </w:rPr>
  </w:style>
  <w:style w:type="paragraph" w:styleId="AklamaKonusu">
    <w:name w:val="annotation subject"/>
    <w:basedOn w:val="AklamaMetni"/>
    <w:next w:val="AklamaMetni"/>
    <w:uiPriority w:val="99"/>
    <w:semiHidden/>
    <w:rsid w:val="006D2782"/>
    <w:rPr>
      <w:b/>
      <w:bCs/>
    </w:rPr>
  </w:style>
  <w:style w:type="paragraph" w:customStyle="1" w:styleId="Ad">
    <w:name w:val="Ad"/>
    <w:basedOn w:val="Normal"/>
    <w:uiPriority w:val="1"/>
    <w:qFormat/>
    <w:rsid w:val="009C5836"/>
    <w:pPr>
      <w:spacing w:line="240" w:lineRule="auto"/>
    </w:pPr>
    <w:rPr>
      <w:b/>
      <w:sz w:val="24"/>
    </w:rPr>
  </w:style>
  <w:style w:type="paragraph" w:customStyle="1" w:styleId="Slogan">
    <w:name w:val="Slogan"/>
    <w:basedOn w:val="Normal"/>
    <w:qFormat/>
    <w:rsid w:val="00D36630"/>
    <w:pPr>
      <w:spacing w:before="60" w:line="240" w:lineRule="auto"/>
    </w:pPr>
    <w:rPr>
      <w:i/>
      <w:sz w:val="15"/>
    </w:rPr>
  </w:style>
  <w:style w:type="paragraph" w:customStyle="1" w:styleId="Tutar">
    <w:name w:val="Tutar"/>
    <w:basedOn w:val="Normal"/>
    <w:uiPriority w:val="2"/>
    <w:qFormat/>
    <w:rsid w:val="00723603"/>
    <w:pPr>
      <w:jc w:val="right"/>
    </w:pPr>
    <w:rPr>
      <w:szCs w:val="20"/>
    </w:rPr>
  </w:style>
  <w:style w:type="paragraph" w:customStyle="1" w:styleId="Teekkrler">
    <w:name w:val="Teşekkürler"/>
    <w:basedOn w:val="Normal"/>
    <w:qFormat/>
    <w:rsid w:val="00D36630"/>
    <w:pPr>
      <w:jc w:val="center"/>
    </w:pPr>
    <w:rPr>
      <w:b/>
      <w:caps/>
      <w:sz w:val="19"/>
    </w:rPr>
  </w:style>
  <w:style w:type="paragraph" w:customStyle="1" w:styleId="StunBalklar">
    <w:name w:val="Sütun Başlıkları"/>
    <w:basedOn w:val="Normal"/>
    <w:uiPriority w:val="2"/>
    <w:qFormat/>
    <w:rsid w:val="00D36630"/>
    <w:pPr>
      <w:jc w:val="center"/>
    </w:pPr>
    <w:rPr>
      <w:rFonts w:asciiTheme="majorHAnsi" w:hAnsiTheme="majorHAnsi"/>
      <w:b/>
      <w:caps/>
      <w:sz w:val="15"/>
    </w:rPr>
  </w:style>
  <w:style w:type="paragraph" w:customStyle="1" w:styleId="Ortalanm">
    <w:name w:val="Ortalanmış"/>
    <w:basedOn w:val="Normal"/>
    <w:uiPriority w:val="2"/>
    <w:qFormat/>
    <w:rsid w:val="00056E24"/>
    <w:pPr>
      <w:spacing w:line="240" w:lineRule="auto"/>
      <w:jc w:val="center"/>
    </w:pPr>
  </w:style>
  <w:style w:type="paragraph" w:customStyle="1" w:styleId="Etiketler">
    <w:name w:val="Etiketler"/>
    <w:basedOn w:val="Balk2"/>
    <w:uiPriority w:val="3"/>
    <w:qFormat/>
    <w:rsid w:val="003756B5"/>
    <w:pPr>
      <w:jc w:val="right"/>
    </w:pPr>
  </w:style>
  <w:style w:type="paragraph" w:customStyle="1" w:styleId="SonKullanmaTarihi">
    <w:name w:val="Son Kullanma Tarihi"/>
    <w:basedOn w:val="TarihveSay"/>
    <w:link w:val="SonKullanmaTarihiKrktKrkt"/>
    <w:uiPriority w:val="2"/>
    <w:qFormat/>
    <w:rsid w:val="00D36630"/>
    <w:rPr>
      <w:b/>
    </w:rPr>
  </w:style>
  <w:style w:type="character" w:customStyle="1" w:styleId="SonKullanmaTarihiKrktKrkt">
    <w:name w:val="Son Kullanma Tarihi Krkt Krkt"/>
    <w:basedOn w:val="TarihveSayKrktKrkt"/>
    <w:link w:val="SonKullanmaTarihi"/>
    <w:uiPriority w:val="2"/>
    <w:rsid w:val="0035481F"/>
    <w:rPr>
      <w:rFonts w:asciiTheme="minorHAnsi" w:hAnsiTheme="minorHAnsi"/>
      <w:b/>
      <w:caps/>
      <w:spacing w:val="4"/>
      <w:sz w:val="16"/>
      <w:szCs w:val="16"/>
    </w:rPr>
  </w:style>
  <w:style w:type="paragraph" w:customStyle="1" w:styleId="KkTr">
    <w:name w:val="Küçük Tür"/>
    <w:basedOn w:val="Normal"/>
    <w:link w:val="KkTrKrkt"/>
    <w:qFormat/>
    <w:rsid w:val="00D36630"/>
    <w:pPr>
      <w:tabs>
        <w:tab w:val="right" w:leader="underscore" w:pos="10080"/>
      </w:tabs>
    </w:pPr>
    <w:rPr>
      <w:sz w:val="15"/>
    </w:rPr>
  </w:style>
  <w:style w:type="character" w:customStyle="1" w:styleId="KkTrKrkt">
    <w:name w:val="Küçük Tür Krkt"/>
    <w:basedOn w:val="VarsaylanParagrafYazTipi"/>
    <w:link w:val="KkTr"/>
    <w:rsid w:val="00D36630"/>
    <w:rPr>
      <w:rFonts w:asciiTheme="minorHAnsi" w:hAnsiTheme="minorHAnsi"/>
      <w:spacing w:val="4"/>
      <w:sz w:val="15"/>
      <w:szCs w:val="18"/>
    </w:rPr>
  </w:style>
  <w:style w:type="character" w:styleId="YerTutucuMetni">
    <w:name w:val="Placeholder Text"/>
    <w:basedOn w:val="VarsaylanParagrafYazTipi"/>
    <w:uiPriority w:val="99"/>
    <w:semiHidden/>
    <w:rsid w:val="00D36630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055E69"/>
    <w:pPr>
      <w:tabs>
        <w:tab w:val="center" w:pos="4513"/>
        <w:tab w:val="right" w:pos="9026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5481F"/>
    <w:rPr>
      <w:rFonts w:asciiTheme="minorHAnsi" w:hAnsiTheme="minorHAnsi"/>
      <w:spacing w:val="4"/>
      <w:sz w:val="17"/>
      <w:szCs w:val="18"/>
    </w:rPr>
  </w:style>
  <w:style w:type="paragraph" w:styleId="AltBilgi">
    <w:name w:val="footer"/>
    <w:basedOn w:val="Normal"/>
    <w:link w:val="AltBilgiChar"/>
    <w:uiPriority w:val="99"/>
    <w:unhideWhenUsed/>
    <w:rsid w:val="00055E69"/>
    <w:pPr>
      <w:tabs>
        <w:tab w:val="center" w:pos="4513"/>
        <w:tab w:val="right" w:pos="9026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5481F"/>
    <w:rPr>
      <w:rFonts w:asciiTheme="minorHAnsi" w:hAnsiTheme="minorHAnsi"/>
      <w:spacing w:val="4"/>
      <w:sz w:val="17"/>
      <w:szCs w:val="18"/>
    </w:rPr>
  </w:style>
  <w:style w:type="paragraph" w:styleId="bekMetni">
    <w:name w:val="Block Text"/>
    <w:basedOn w:val="Normal"/>
    <w:uiPriority w:val="99"/>
    <w:semiHidden/>
    <w:unhideWhenUsed/>
    <w:rsid w:val="0035481F"/>
    <w:pPr>
      <w:pBdr>
        <w:top w:val="single" w:sz="2" w:space="10" w:color="365F91" w:themeColor="accent1" w:themeShade="BF"/>
        <w:left w:val="single" w:sz="2" w:space="10" w:color="365F91" w:themeColor="accent1" w:themeShade="BF"/>
        <w:bottom w:val="single" w:sz="2" w:space="10" w:color="365F91" w:themeColor="accent1" w:themeShade="BF"/>
        <w:right w:val="single" w:sz="2" w:space="10" w:color="365F91" w:themeColor="accent1" w:themeShade="BF"/>
      </w:pBdr>
      <w:ind w:left="1152" w:right="1152"/>
    </w:pPr>
    <w:rPr>
      <w:rFonts w:eastAsiaTheme="minorEastAsia" w:cstheme="minorBidi"/>
      <w:i/>
      <w:iCs/>
      <w:color w:val="365F91" w:themeColor="accent1" w:themeShade="BF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35481F"/>
    <w:rPr>
      <w:rFonts w:asciiTheme="majorHAnsi" w:eastAsiaTheme="majorEastAsia" w:hAnsiTheme="majorHAnsi" w:cstheme="majorBidi"/>
      <w:i/>
      <w:iCs/>
      <w:color w:val="365F91" w:themeColor="accent1" w:themeShade="BF"/>
      <w:spacing w:val="4"/>
      <w:sz w:val="17"/>
      <w:szCs w:val="1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35481F"/>
    <w:rPr>
      <w:rFonts w:asciiTheme="majorHAnsi" w:eastAsiaTheme="majorEastAsia" w:hAnsiTheme="majorHAnsi" w:cstheme="majorBidi"/>
      <w:color w:val="365F91" w:themeColor="accent1" w:themeShade="BF"/>
      <w:spacing w:val="4"/>
      <w:sz w:val="17"/>
      <w:szCs w:val="18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35481F"/>
    <w:rPr>
      <w:rFonts w:asciiTheme="majorHAnsi" w:eastAsiaTheme="majorEastAsia" w:hAnsiTheme="majorHAnsi" w:cstheme="majorBidi"/>
      <w:color w:val="243F60" w:themeColor="accent1" w:themeShade="7F"/>
      <w:spacing w:val="4"/>
      <w:sz w:val="17"/>
      <w:szCs w:val="18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35481F"/>
    <w:rPr>
      <w:rFonts w:asciiTheme="majorHAnsi" w:eastAsiaTheme="majorEastAsia" w:hAnsiTheme="majorHAnsi" w:cstheme="majorBidi"/>
      <w:i/>
      <w:iCs/>
      <w:color w:val="243F60" w:themeColor="accent1" w:themeShade="7F"/>
      <w:spacing w:val="4"/>
      <w:sz w:val="17"/>
      <w:szCs w:val="18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35481F"/>
    <w:rPr>
      <w:rFonts w:asciiTheme="majorHAnsi" w:eastAsiaTheme="majorEastAsia" w:hAnsiTheme="majorHAnsi" w:cstheme="majorBidi"/>
      <w:color w:val="272727" w:themeColor="text1" w:themeTint="D8"/>
      <w:spacing w:val="4"/>
      <w:sz w:val="16"/>
      <w:szCs w:val="21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35481F"/>
    <w:rPr>
      <w:rFonts w:asciiTheme="majorHAnsi" w:eastAsiaTheme="majorEastAsia" w:hAnsiTheme="majorHAnsi" w:cstheme="majorBidi"/>
      <w:i/>
      <w:iCs/>
      <w:color w:val="272727" w:themeColor="text1" w:themeTint="D8"/>
      <w:spacing w:val="4"/>
      <w:sz w:val="16"/>
      <w:szCs w:val="21"/>
    </w:rPr>
  </w:style>
  <w:style w:type="character" w:styleId="Kpr">
    <w:name w:val="Hyperlink"/>
    <w:basedOn w:val="VarsaylanParagrafYazTipi"/>
    <w:semiHidden/>
    <w:unhideWhenUsed/>
    <w:rsid w:val="0035481F"/>
    <w:rPr>
      <w:color w:val="17365D" w:themeColor="text2" w:themeShade="BF"/>
      <w:u w:val="single"/>
    </w:rPr>
  </w:style>
  <w:style w:type="character" w:styleId="GlVurgulama">
    <w:name w:val="Intense Emphasis"/>
    <w:basedOn w:val="VarsaylanParagrafYazTipi"/>
    <w:uiPriority w:val="21"/>
    <w:semiHidden/>
    <w:unhideWhenUsed/>
    <w:qFormat/>
    <w:rsid w:val="0035481F"/>
    <w:rPr>
      <w:i/>
      <w:iCs/>
      <w:color w:val="365F9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semiHidden/>
    <w:unhideWhenUsed/>
    <w:qFormat/>
    <w:rsid w:val="0035481F"/>
    <w:pPr>
      <w:pBdr>
        <w:top w:val="single" w:sz="4" w:space="10" w:color="1F497D" w:themeColor="text2"/>
        <w:bottom w:val="single" w:sz="4" w:space="10" w:color="1F497D" w:themeColor="text2"/>
      </w:pBdr>
      <w:spacing w:before="360" w:after="360"/>
      <w:ind w:left="864" w:right="864"/>
      <w:jc w:val="center"/>
    </w:pPr>
    <w:rPr>
      <w:i/>
      <w:iCs/>
      <w:color w:val="1F497D" w:themeColor="text2"/>
    </w:rPr>
  </w:style>
  <w:style w:type="character" w:customStyle="1" w:styleId="GlAlntChar">
    <w:name w:val="Güçlü Alıntı Char"/>
    <w:basedOn w:val="VarsaylanParagrafYazTipi"/>
    <w:link w:val="GlAlnt"/>
    <w:uiPriority w:val="30"/>
    <w:semiHidden/>
    <w:rsid w:val="0035481F"/>
    <w:rPr>
      <w:rFonts w:asciiTheme="minorHAnsi" w:hAnsiTheme="minorHAnsi"/>
      <w:i/>
      <w:iCs/>
      <w:color w:val="1F497D" w:themeColor="text2"/>
      <w:spacing w:val="4"/>
      <w:sz w:val="17"/>
      <w:szCs w:val="18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35481F"/>
    <w:rPr>
      <w:color w:val="595959" w:themeColor="text1" w:themeTint="A6"/>
      <w:shd w:val="clear" w:color="auto" w:fill="E6E6E6"/>
    </w:rPr>
  </w:style>
  <w:style w:type="character" w:styleId="Vurgu">
    <w:name w:val="Emphasis"/>
    <w:basedOn w:val="VarsaylanParagrafYazTipi"/>
    <w:uiPriority w:val="99"/>
    <w:unhideWhenUsed/>
    <w:qFormat/>
    <w:rsid w:val="00255B08"/>
    <w:rPr>
      <w:iCs/>
      <w:color w:val="595959" w:themeColor="text1" w:themeTint="A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915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bolukbasi\AppData\Roaming\Microsoft\Templates\Hizmet%20teklifi%20(Mavi%20Gradyan%20tasar&#305;m&#305;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C2C4F25D10D4C459F7998B21568EA5A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B2EA5B1A-1F0E-42F6-B3DE-B3CFDF375229}"/>
      </w:docPartPr>
      <w:docPartBody>
        <w:p w:rsidR="0081631C" w:rsidRDefault="008B6606">
          <w:pPr>
            <w:pStyle w:val="EC2C4F25D10D4C459F7998B21568EA5A"/>
          </w:pPr>
          <w:r>
            <w:rPr>
              <w:lang w:bidi="tr-TR"/>
            </w:rPr>
            <w:t>Şirket Adı</w:t>
          </w:r>
        </w:p>
      </w:docPartBody>
    </w:docPart>
    <w:docPart>
      <w:docPartPr>
        <w:name w:val="34C763DFD36B4FB68B9266461B884FC1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CA50741-7493-4C7C-B3C3-81984C4513C1}"/>
      </w:docPartPr>
      <w:docPartBody>
        <w:p w:rsidR="0081631C" w:rsidRDefault="008B6606">
          <w:pPr>
            <w:pStyle w:val="34C763DFD36B4FB68B9266461B884FC1"/>
          </w:pPr>
          <w:r>
            <w:rPr>
              <w:lang w:bidi="tr-TR"/>
            </w:rPr>
            <w:t>Tarih:</w:t>
          </w:r>
        </w:p>
      </w:docPartBody>
    </w:docPart>
    <w:docPart>
      <w:docPartPr>
        <w:name w:val="8138D4156D4B499D8E3AE93E4320CD5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3451918E-AA28-47AD-854D-9CFC76B5C9B2}"/>
      </w:docPartPr>
      <w:docPartBody>
        <w:p w:rsidR="0081631C" w:rsidRDefault="008B6606">
          <w:pPr>
            <w:pStyle w:val="8138D4156D4B499D8E3AE93E4320CD56"/>
          </w:pPr>
          <w:r w:rsidRPr="0015744F">
            <w:rPr>
              <w:lang w:bidi="tr-TR"/>
            </w:rPr>
            <w:t>Bizimle çalıştığınız için teşekkür ederiz!</w:t>
          </w:r>
        </w:p>
      </w:docPartBody>
    </w:docPart>
    <w:docPart>
      <w:docPartPr>
        <w:name w:val="C71701AC23DE45EE87BE70565788A87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0EA1DAD-08AD-44B1-9FB6-17C39F4F3EB8}"/>
      </w:docPartPr>
      <w:docPartBody>
        <w:p w:rsidR="00FA1B42" w:rsidRDefault="00FA1B42" w:rsidP="00FA1B42">
          <w:pPr>
            <w:pStyle w:val="C71701AC23DE45EE87BE70565788A876"/>
          </w:pPr>
          <w:r>
            <w:rPr>
              <w:lang w:bidi="tr-TR"/>
            </w:rPr>
            <w:t>açıklama</w:t>
          </w:r>
        </w:p>
      </w:docPartBody>
    </w:docPart>
    <w:docPart>
      <w:docPartPr>
        <w:name w:val="362A5264E7B5485B8AE324014A54847A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4DE1D7B-00EC-40B2-91C1-E9EAC632A8B3}"/>
      </w:docPartPr>
      <w:docPartBody>
        <w:p w:rsidR="00FA1B42" w:rsidRDefault="00FA1B42" w:rsidP="00FA1B42">
          <w:pPr>
            <w:pStyle w:val="362A5264E7B5485B8AE324014A54847A"/>
          </w:pPr>
          <w:r>
            <w:rPr>
              <w:lang w:bidi="tr-TR"/>
            </w:rPr>
            <w:t>birim fiyatı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518E"/>
    <w:rsid w:val="00053C2C"/>
    <w:rsid w:val="0045518E"/>
    <w:rsid w:val="005B23AB"/>
    <w:rsid w:val="0081631C"/>
    <w:rsid w:val="0083141E"/>
    <w:rsid w:val="008B6606"/>
    <w:rsid w:val="00923B82"/>
    <w:rsid w:val="0096064C"/>
    <w:rsid w:val="00A1410C"/>
    <w:rsid w:val="00AB0E75"/>
    <w:rsid w:val="00B41D02"/>
    <w:rsid w:val="00DA7FF6"/>
    <w:rsid w:val="00E3391B"/>
    <w:rsid w:val="00EF5FF8"/>
    <w:rsid w:val="00FA1B42"/>
    <w:rsid w:val="00FA4CCF"/>
    <w:rsid w:val="00FB0F60"/>
    <w:rsid w:val="00FE49C6"/>
    <w:rsid w:val="00FF3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tr-TR" w:eastAsia="tr-T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C2C4F25D10D4C459F7998B21568EA5A">
    <w:name w:val="EC2C4F25D10D4C459F7998B21568EA5A"/>
  </w:style>
  <w:style w:type="paragraph" w:customStyle="1" w:styleId="34C763DFD36B4FB68B9266461B884FC1">
    <w:name w:val="34C763DFD36B4FB68B9266461B884FC1"/>
  </w:style>
  <w:style w:type="character" w:styleId="Vurgu">
    <w:name w:val="Emphasis"/>
    <w:basedOn w:val="VarsaylanParagrafYazTipi"/>
    <w:uiPriority w:val="99"/>
    <w:unhideWhenUsed/>
    <w:qFormat/>
    <w:rPr>
      <w:iCs/>
      <w:color w:val="595959" w:themeColor="text1" w:themeTint="A6"/>
    </w:rPr>
  </w:style>
  <w:style w:type="paragraph" w:customStyle="1" w:styleId="8138D4156D4B499D8E3AE93E4320CD56">
    <w:name w:val="8138D4156D4B499D8E3AE93E4320CD56"/>
  </w:style>
  <w:style w:type="paragraph" w:customStyle="1" w:styleId="7B77A02D7AE24381B9077E78449C95BC">
    <w:name w:val="7B77A02D7AE24381B9077E78449C95BC"/>
    <w:rsid w:val="0045518E"/>
  </w:style>
  <w:style w:type="paragraph" w:customStyle="1" w:styleId="3D3E313EB1D74663B9BD471755714572">
    <w:name w:val="3D3E313EB1D74663B9BD471755714572"/>
    <w:rsid w:val="0045518E"/>
  </w:style>
  <w:style w:type="paragraph" w:customStyle="1" w:styleId="C71701AC23DE45EE87BE70565788A876">
    <w:name w:val="C71701AC23DE45EE87BE70565788A876"/>
    <w:rsid w:val="00FA1B42"/>
  </w:style>
  <w:style w:type="paragraph" w:customStyle="1" w:styleId="362A5264E7B5485B8AE324014A54847A">
    <w:name w:val="362A5264E7B5485B8AE324014A54847A"/>
    <w:rsid w:val="00FA1B42"/>
  </w:style>
  <w:style w:type="paragraph" w:customStyle="1" w:styleId="C09234B6659F4387B245E5F01B2A5526">
    <w:name w:val="C09234B6659F4387B245E5F01B2A5526"/>
    <w:rsid w:val="00FA1B42"/>
  </w:style>
  <w:style w:type="paragraph" w:customStyle="1" w:styleId="F7D590E9464B445FB82124F6BB560D7C">
    <w:name w:val="F7D590E9464B445FB82124F6BB560D7C"/>
    <w:rsid w:val="00FA1B4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pulent">
      <a:majorFont>
        <a:latin typeface="Trebuchet MS"/>
        <a:ea typeface=""/>
        <a:cs typeface=""/>
        <a:font script="Jpan" typeface="HG丸ｺﾞｼｯｸM-PRO"/>
        <a:font script="Hang" typeface="HY그래픽M"/>
        <a:font script="Hans" typeface="黑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Trebuchet MS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5E694E-D01F-41C3-9349-16EC43BDD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Hizmet teklifi (Mavi Gradyan tasarımı)</Template>
  <TotalTime>129</TotalTime>
  <Pages>2</Pages>
  <Words>308</Words>
  <Characters>1946</Characters>
  <Application>Microsoft Office Word</Application>
  <DocSecurity>0</DocSecurity>
  <Lines>16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Galatasaray Üniversitesi</dc:subject>
  <dc:creator>Ferhat Bolukbasi</dc:creator>
  <cp:lastModifiedBy>Uğurcan Tartar</cp:lastModifiedBy>
  <cp:revision>21</cp:revision>
  <cp:lastPrinted>2025-07-09T11:11:00Z</cp:lastPrinted>
  <dcterms:created xsi:type="dcterms:W3CDTF">2025-07-09T10:24:00Z</dcterms:created>
  <dcterms:modified xsi:type="dcterms:W3CDTF">2026-03-09T13:02:00Z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TC011294621033</vt:lpwstr>
  </property>
  <property fmtid="{D5CDD505-2E9C-101B-9397-08002B2CF9AE}" pid="3" name="ContentTypeId">
    <vt:lpwstr>0x010100AA3F7D94069FF64A86F7DFF56D60E3BE</vt:lpwstr>
  </property>
  <property fmtid="{D5CDD505-2E9C-101B-9397-08002B2CF9AE}" pid="4" name="InternalTags">
    <vt:lpwstr/>
  </property>
  <property fmtid="{D5CDD505-2E9C-101B-9397-08002B2CF9AE}" pid="5" name="FeatureTags">
    <vt:lpwstr/>
  </property>
  <property fmtid="{D5CDD505-2E9C-101B-9397-08002B2CF9AE}" pid="6" name="LocalizationTags">
    <vt:lpwstr/>
  </property>
  <property fmtid="{D5CDD505-2E9C-101B-9397-08002B2CF9AE}" pid="7" name="ScenarioTags">
    <vt:lpwstr/>
  </property>
  <property fmtid="{D5CDD505-2E9C-101B-9397-08002B2CF9AE}" pid="8" name="CampaignTags">
    <vt:lpwstr/>
  </property>
  <property fmtid="{D5CDD505-2E9C-101B-9397-08002B2CF9AE}" pid="9" name="LocMarketGroupTiers">
    <vt:lpwstr>,t:Tier 1,t:Tier 2,t:Tier 3,</vt:lpwstr>
  </property>
</Properties>
</file>